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7103840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DA5EE8" w:rsidRPr="00DA5EE8">
        <w:rPr>
          <w:rFonts w:ascii="Arial" w:eastAsia="SimSun" w:hAnsi="Arial" w:cs="Times New Roman"/>
          <w:b/>
          <w:bCs/>
          <w:sz w:val="24"/>
          <w:szCs w:val="20"/>
          <w:lang w:eastAsia="ja-JP"/>
        </w:rPr>
        <w:t>R4-2312797</w:t>
      </w:r>
    </w:p>
    <w:p w14:paraId="1F1A4ED4" w14:textId="1D2AE90D"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AF2A9B">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E542F2">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E542F2">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0899A1B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A5EE8" w:rsidRPr="00DA5EE8">
        <w:rPr>
          <w:rFonts w:ascii="Arial" w:eastAsia="Calibri" w:hAnsi="Arial" w:cs="Arial"/>
          <w:b/>
          <w:bCs/>
          <w:sz w:val="24"/>
        </w:rPr>
        <w:t>Simulation Results on HST FR2 Enhanced with Multi-Rx Chain DL Reception</w:t>
      </w:r>
      <w:r w:rsidR="00365643" w:rsidRPr="00365643">
        <w:rPr>
          <w:rFonts w:ascii="Arial" w:eastAsia="Calibri" w:hAnsi="Arial" w:cs="Arial"/>
          <w:b/>
          <w:bCs/>
          <w:sz w:val="24"/>
        </w:rPr>
        <w:t xml:space="preserve">             </w:t>
      </w:r>
    </w:p>
    <w:p w14:paraId="108FCC5C" w14:textId="1898D84B"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B41CB">
        <w:rPr>
          <w:rFonts w:ascii="Arial" w:eastAsia="MS Mincho" w:hAnsi="Arial" w:cs="Arial"/>
          <w:b/>
          <w:bCs/>
          <w:sz w:val="24"/>
          <w:szCs w:val="20"/>
        </w:rPr>
        <w:t>8.12.5.</w:t>
      </w:r>
      <w:r w:rsidR="00365643">
        <w:rPr>
          <w:rFonts w:ascii="Arial" w:eastAsia="MS Mincho" w:hAnsi="Arial" w:cs="Arial"/>
          <w:b/>
          <w:bCs/>
          <w:sz w:val="24"/>
          <w:szCs w:val="20"/>
        </w:rPr>
        <w:t>3</w:t>
      </w:r>
    </w:p>
    <w:p w14:paraId="779F9DB1" w14:textId="1F28328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A5EE8" w:rsidRPr="00DA5EE8">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6F06498" w14:textId="77777777" w:rsidR="00DA5EE8" w:rsidRDefault="00DA5EE8" w:rsidP="005C23A4">
      <w:r>
        <w:t xml:space="preserve">The way forward (WF) from the discussions on HST FR2 Enhanced PDSCH with multi-RX is documented in </w:t>
      </w:r>
      <w:r>
        <w:fldChar w:fldCharType="begin"/>
      </w:r>
      <w:r>
        <w:instrText xml:space="preserve"> REF _Ref142560779 \r \h </w:instrText>
      </w:r>
      <w:r>
        <w:fldChar w:fldCharType="separate"/>
      </w:r>
      <w:r>
        <w:t>[</w:t>
      </w:r>
      <w:r>
        <w:t>1</w:t>
      </w:r>
      <w:r>
        <w:t>]</w:t>
      </w:r>
      <w:r>
        <w:fldChar w:fldCharType="end"/>
      </w:r>
      <w:r>
        <w:t xml:space="preserve">. Several issues were discussed, in which one WF is to conduct simulation on PDSCH with multi-RX. The simulation assumptions for the simulation are given below: </w:t>
      </w:r>
    </w:p>
    <w:tbl>
      <w:tblPr>
        <w:tblStyle w:val="TableGrid"/>
        <w:tblW w:w="0" w:type="auto"/>
        <w:jc w:val="center"/>
        <w:tblLook w:val="04A0" w:firstRow="1" w:lastRow="0" w:firstColumn="1" w:lastColumn="0" w:noHBand="0" w:noVBand="1"/>
      </w:tblPr>
      <w:tblGrid>
        <w:gridCol w:w="9000"/>
      </w:tblGrid>
      <w:tr w:rsidR="00DA5EE8" w:rsidRPr="008C39F7" w14:paraId="5EDD50C7" w14:textId="77777777" w:rsidTr="00EA0E9F">
        <w:trPr>
          <w:jc w:val="center"/>
        </w:trPr>
        <w:tc>
          <w:tcPr>
            <w:tcW w:w="9000" w:type="dxa"/>
          </w:tcPr>
          <w:p w14:paraId="7F50113A" w14:textId="77777777" w:rsidR="00DA5EE8" w:rsidRDefault="00DA5EE8" w:rsidP="00EA1FE8">
            <w:pPr>
              <w:rPr>
                <w:rFonts w:eastAsia="Malgun Gothic"/>
                <w:b/>
                <w:szCs w:val="20"/>
                <w:u w:val="single"/>
                <w:lang w:eastAsia="ko-KR"/>
              </w:rPr>
            </w:pPr>
            <w:r>
              <w:rPr>
                <w:b/>
                <w:u w:val="single"/>
                <w:lang w:eastAsia="ko-KR"/>
              </w:rPr>
              <w:t xml:space="preserve">Issue 3-2-5: Simulation Assumption for initial simulation purpose  </w:t>
            </w:r>
          </w:p>
          <w:p w14:paraId="3DB1E192" w14:textId="77777777" w:rsidR="00DA5EE8" w:rsidRDefault="00DA5EE8" w:rsidP="00EA1FE8">
            <w:pPr>
              <w:rPr>
                <w:rFonts w:eastAsia="SimSun"/>
                <w:szCs w:val="24"/>
                <w:lang w:eastAsia="zh-CN"/>
              </w:rPr>
            </w:pPr>
            <w:r>
              <w:rPr>
                <w:b/>
                <w:lang w:eastAsia="zh-CN"/>
              </w:rPr>
              <w:t>Way forward</w:t>
            </w:r>
            <w:r>
              <w:rPr>
                <w:lang w:eastAsia="zh-CN"/>
              </w:rPr>
              <w:t xml:space="preserve">: </w:t>
            </w:r>
          </w:p>
          <w:p w14:paraId="6C276F7C" w14:textId="77777777" w:rsidR="00DA5EE8" w:rsidRDefault="00DA5EE8" w:rsidP="00DA5EE8">
            <w:pPr>
              <w:numPr>
                <w:ilvl w:val="0"/>
                <w:numId w:val="28"/>
              </w:numPr>
              <w:spacing w:after="180" w:line="259" w:lineRule="auto"/>
              <w:rPr>
                <w:szCs w:val="24"/>
                <w:lang w:eastAsia="zh-CN"/>
              </w:rPr>
            </w:pPr>
            <w:r>
              <w:rPr>
                <w:szCs w:val="24"/>
                <w:lang w:eastAsia="zh-CN"/>
              </w:rPr>
              <w:t xml:space="preserve">Carrier frequency: 30GHz. </w:t>
            </w:r>
          </w:p>
          <w:p w14:paraId="3FECD2E5" w14:textId="77777777" w:rsidR="00DA5EE8" w:rsidRDefault="00DA5EE8" w:rsidP="00DA5EE8">
            <w:pPr>
              <w:numPr>
                <w:ilvl w:val="0"/>
                <w:numId w:val="28"/>
              </w:numPr>
              <w:spacing w:after="180" w:line="259" w:lineRule="auto"/>
              <w:rPr>
                <w:szCs w:val="24"/>
                <w:lang w:eastAsia="zh-CN"/>
              </w:rPr>
            </w:pPr>
            <w:r>
              <w:rPr>
                <w:szCs w:val="24"/>
                <w:lang w:eastAsia="zh-CN"/>
              </w:rPr>
              <w:t>CBW/SCS: 200MHz/120kHz</w:t>
            </w:r>
          </w:p>
          <w:p w14:paraId="7B6375ED" w14:textId="77777777" w:rsidR="00DA5EE8" w:rsidRDefault="00DA5EE8" w:rsidP="00DA5EE8">
            <w:pPr>
              <w:numPr>
                <w:ilvl w:val="0"/>
                <w:numId w:val="28"/>
              </w:numPr>
              <w:spacing w:after="180" w:line="259" w:lineRule="auto"/>
              <w:rPr>
                <w:szCs w:val="24"/>
                <w:lang w:eastAsia="zh-CN"/>
              </w:rPr>
            </w:pPr>
            <w:r>
              <w:rPr>
                <w:szCs w:val="24"/>
                <w:lang w:eastAsia="zh-CN"/>
              </w:rPr>
              <w:t>TDD pattern: FR2.120-1 (DDDSU)</w:t>
            </w:r>
          </w:p>
          <w:p w14:paraId="31B00407" w14:textId="77777777" w:rsidR="00DA5EE8" w:rsidRDefault="00DA5EE8" w:rsidP="00DA5EE8">
            <w:pPr>
              <w:numPr>
                <w:ilvl w:val="0"/>
                <w:numId w:val="28"/>
              </w:numPr>
              <w:spacing w:after="180" w:line="259" w:lineRule="auto"/>
              <w:rPr>
                <w:szCs w:val="24"/>
                <w:lang w:eastAsia="zh-CN"/>
              </w:rPr>
            </w:pPr>
            <w:r>
              <w:rPr>
                <w:szCs w:val="24"/>
                <w:lang w:eastAsia="zh-CN"/>
              </w:rPr>
              <w:t>MCS: MCS 17 with Rank 2 as baseline</w:t>
            </w:r>
          </w:p>
          <w:p w14:paraId="48974EFE" w14:textId="77777777" w:rsidR="00DA5EE8" w:rsidRDefault="00DA5EE8" w:rsidP="00DA5EE8">
            <w:pPr>
              <w:numPr>
                <w:ilvl w:val="0"/>
                <w:numId w:val="28"/>
              </w:numPr>
              <w:spacing w:after="180" w:line="259" w:lineRule="auto"/>
              <w:rPr>
                <w:szCs w:val="24"/>
                <w:lang w:eastAsia="zh-CN"/>
              </w:rPr>
            </w:pPr>
            <w:r>
              <w:rPr>
                <w:szCs w:val="24"/>
                <w:lang w:eastAsia="zh-CN"/>
              </w:rPr>
              <w:t>Number of Active PDSCH TCI states: 2</w:t>
            </w:r>
          </w:p>
          <w:p w14:paraId="6FBE46EE" w14:textId="77777777" w:rsidR="00DA5EE8" w:rsidRDefault="00DA5EE8" w:rsidP="00DA5EE8">
            <w:pPr>
              <w:numPr>
                <w:ilvl w:val="0"/>
                <w:numId w:val="28"/>
              </w:numPr>
              <w:spacing w:after="180" w:line="259" w:lineRule="auto"/>
              <w:rPr>
                <w:szCs w:val="24"/>
                <w:lang w:eastAsia="zh-CN"/>
              </w:rPr>
            </w:pPr>
            <w:r>
              <w:rPr>
                <w:szCs w:val="24"/>
                <w:lang w:eastAsia="zh-CN"/>
              </w:rPr>
              <w:t>Other parameters such as number of HARQ process, K1 values can be reused from Rel-17 FR2 HST</w:t>
            </w:r>
          </w:p>
          <w:p w14:paraId="71B3FE70" w14:textId="77777777" w:rsidR="00DA5EE8" w:rsidRDefault="00DA5EE8" w:rsidP="00DA5EE8">
            <w:pPr>
              <w:numPr>
                <w:ilvl w:val="0"/>
                <w:numId w:val="28"/>
              </w:numPr>
              <w:spacing w:after="180" w:line="259" w:lineRule="auto"/>
              <w:rPr>
                <w:szCs w:val="24"/>
                <w:lang w:eastAsia="zh-CN"/>
              </w:rPr>
            </w:pPr>
            <w:r>
              <w:rPr>
                <w:szCs w:val="24"/>
                <w:lang w:eastAsia="zh-CN"/>
              </w:rPr>
              <w:t xml:space="preserve">Rank and Layer combination as a starting point for evaluation </w:t>
            </w:r>
          </w:p>
          <w:p w14:paraId="2134F0C5" w14:textId="77777777" w:rsidR="00DA5EE8" w:rsidRDefault="00DA5EE8" w:rsidP="00DA5EE8">
            <w:pPr>
              <w:numPr>
                <w:ilvl w:val="1"/>
                <w:numId w:val="28"/>
              </w:numPr>
              <w:spacing w:after="180" w:line="259" w:lineRule="auto"/>
              <w:rPr>
                <w:szCs w:val="24"/>
                <w:lang w:eastAsia="zh-CN"/>
              </w:rPr>
            </w:pPr>
            <w:r>
              <w:rPr>
                <w:szCs w:val="24"/>
                <w:lang w:eastAsia="zh-CN"/>
              </w:rPr>
              <w:t>Case 1: 1+1 as layer combination with fully over lapping</w:t>
            </w:r>
          </w:p>
          <w:p w14:paraId="07058691" w14:textId="77777777" w:rsidR="00DA5EE8" w:rsidRDefault="00DA5EE8" w:rsidP="00DA5EE8">
            <w:pPr>
              <w:numPr>
                <w:ilvl w:val="1"/>
                <w:numId w:val="28"/>
              </w:numPr>
              <w:spacing w:after="180" w:line="259" w:lineRule="auto"/>
              <w:rPr>
                <w:szCs w:val="24"/>
                <w:lang w:eastAsia="zh-CN"/>
              </w:rPr>
            </w:pPr>
            <w:r>
              <w:rPr>
                <w:szCs w:val="24"/>
                <w:lang w:eastAsia="zh-CN"/>
              </w:rPr>
              <w:t>Case 2: 2+2 as layer combination with fully over lapping</w:t>
            </w:r>
          </w:p>
          <w:p w14:paraId="7A0829B6" w14:textId="77777777" w:rsidR="00DA5EE8" w:rsidRDefault="00DA5EE8" w:rsidP="00DA5EE8">
            <w:pPr>
              <w:numPr>
                <w:ilvl w:val="0"/>
                <w:numId w:val="28"/>
              </w:numPr>
              <w:spacing w:after="180" w:line="259" w:lineRule="auto"/>
              <w:rPr>
                <w:szCs w:val="24"/>
                <w:lang w:eastAsia="zh-CN"/>
              </w:rPr>
            </w:pPr>
            <w:r>
              <w:rPr>
                <w:szCs w:val="24"/>
                <w:lang w:eastAsia="zh-CN"/>
              </w:rPr>
              <w:t xml:space="preserve">Companies are encouraged to provide simulation results in the next </w:t>
            </w:r>
            <w:proofErr w:type="gramStart"/>
            <w:r>
              <w:rPr>
                <w:szCs w:val="24"/>
                <w:lang w:eastAsia="zh-CN"/>
              </w:rPr>
              <w:t>meeting</w:t>
            </w:r>
            <w:proofErr w:type="gramEnd"/>
            <w:r>
              <w:rPr>
                <w:szCs w:val="24"/>
                <w:lang w:eastAsia="zh-CN"/>
              </w:rPr>
              <w:t xml:space="preserve"> </w:t>
            </w:r>
          </w:p>
          <w:p w14:paraId="26351E6F" w14:textId="77777777" w:rsidR="00DA5EE8" w:rsidRPr="008C39F7" w:rsidRDefault="00DA5EE8" w:rsidP="00EA0E9F"/>
        </w:tc>
      </w:tr>
    </w:tbl>
    <w:p w14:paraId="6B70D4EE" w14:textId="77777777" w:rsidR="00DA5EE8" w:rsidRDefault="00DA5EE8" w:rsidP="005C23A4"/>
    <w:p w14:paraId="62A5AB37" w14:textId="77777777" w:rsidR="00DA5EE8" w:rsidRPr="008C39F7" w:rsidRDefault="00DA5EE8" w:rsidP="005C23A4">
      <w:r>
        <w:t xml:space="preserve">One proposal for the related simulation parameters is also included in the WF </w:t>
      </w:r>
      <w:r>
        <w:fldChar w:fldCharType="begin"/>
      </w:r>
      <w:r>
        <w:instrText xml:space="preserve"> REF _Ref142560779 \r \h </w:instrText>
      </w:r>
      <w:r>
        <w:fldChar w:fldCharType="separate"/>
      </w:r>
      <w:r>
        <w:t>[1]</w:t>
      </w:r>
      <w:r>
        <w:fldChar w:fldCharType="end"/>
      </w:r>
      <w:r>
        <w:t>. We provide the simulation parameters in detail on the Appendix.</w:t>
      </w:r>
    </w:p>
    <w:p w14:paraId="08A64775" w14:textId="77777777" w:rsidR="00DA5EE8" w:rsidRDefault="00DA5EE8"/>
    <w:p w14:paraId="63C761CF" w14:textId="77777777" w:rsidR="0060543D" w:rsidRPr="008C39F7" w:rsidRDefault="0060543D" w:rsidP="005C23A4"/>
    <w:p w14:paraId="73001FC8" w14:textId="77777777" w:rsidR="003B659E" w:rsidRPr="008C39F7" w:rsidRDefault="003B659E" w:rsidP="00AE56B1">
      <w:pPr>
        <w:pStyle w:val="RAN4H1"/>
      </w:pPr>
      <w:bookmarkStart w:id="4" w:name="_Toc116995842"/>
      <w:r w:rsidRPr="008C39F7">
        <w:t>Discussion</w:t>
      </w:r>
      <w:bookmarkEnd w:id="4"/>
    </w:p>
    <w:p w14:paraId="1A1B2D6F" w14:textId="206B2572" w:rsidR="00DA5EE8" w:rsidRDefault="00DA5EE8" w:rsidP="00300956">
      <w:bookmarkStart w:id="5" w:name="_Toc116995848"/>
      <w:r>
        <w:t xml:space="preserve">In this paper, we provide our simulation results based on the above-mentioned simulation assumption. </w:t>
      </w:r>
      <w:bookmarkStart w:id="6" w:name="_Hlk142687521"/>
      <w:r>
        <w:t xml:space="preserve">We note here, there are still some works to do and to be agreed in RAN4 before running proper simulation for defining the requirements. For example, the simulation assumption of having a single MCS for both links is suboptimum, given the fact that there is power imbalance at the two RXs due to the movement of the train in the rail track. The power imbalance from the two links can be seen from the power profiles and the power profiles for HST FR2 multi-RX itself is still in a discussion phase in RAN4. Hence, it is too early to run proper simulation on HST FR2 with multi-RX which </w:t>
      </w:r>
      <w:r>
        <w:lastRenderedPageBreak/>
        <w:t xml:space="preserve">can be used for defining the final requirements. Nonetheless, we still run our simulation with the given assumptions as in the WF </w:t>
      </w:r>
      <w:r>
        <w:fldChar w:fldCharType="begin"/>
      </w:r>
      <w:r>
        <w:instrText xml:space="preserve"> REF _Ref142560779 \r \h </w:instrText>
      </w:r>
      <w:r>
        <w:fldChar w:fldCharType="separate"/>
      </w:r>
      <w:r>
        <w:t>[1]</w:t>
      </w:r>
      <w:r>
        <w:fldChar w:fldCharType="end"/>
      </w:r>
      <w:r>
        <w:t>, and we note here that the simulation results provided by the compan</w:t>
      </w:r>
      <w:r w:rsidR="0076176E">
        <w:t>ies</w:t>
      </w:r>
      <w:r>
        <w:t xml:space="preserve"> at this stage of HST FR2 with multi-RX discussions might be premature and may not be used for defining the requirements; although it can still be useful as references in the discussions to find better simulation setups and assumptions for the next meetings.</w:t>
      </w:r>
      <w:bookmarkEnd w:id="6"/>
      <w:r>
        <w:t xml:space="preserve"> More of our observations and proposals can be found in </w:t>
      </w:r>
      <w:r>
        <w:fldChar w:fldCharType="begin"/>
      </w:r>
      <w:r>
        <w:instrText xml:space="preserve"> REF _Ref142565520 \r \h </w:instrText>
      </w:r>
      <w:r>
        <w:fldChar w:fldCharType="separate"/>
      </w:r>
      <w:r>
        <w:t>[2]</w:t>
      </w:r>
      <w:r>
        <w:fldChar w:fldCharType="end"/>
      </w:r>
      <w:r>
        <w:t xml:space="preserve">. </w:t>
      </w:r>
    </w:p>
    <w:p w14:paraId="1FAAC7C1" w14:textId="436F8876" w:rsidR="00DA5EE8" w:rsidRDefault="00DA5EE8" w:rsidP="00300956">
      <w:r>
        <w:t xml:space="preserve">Below are our simulation results </w:t>
      </w:r>
      <w:r w:rsidR="00FD133C">
        <w:t>for the mo</w:t>
      </w:r>
      <w:r w:rsidR="00FD133C">
        <w:t>st</w:t>
      </w:r>
      <w:r w:rsidR="00FD133C">
        <w:t xml:space="preserve"> complex scenario, which is case 2 (</w:t>
      </w:r>
      <w:proofErr w:type="gramStart"/>
      <w:r w:rsidR="00FD133C">
        <w:t>2+2 layer</w:t>
      </w:r>
      <w:proofErr w:type="gramEnd"/>
      <w:r w:rsidR="00FD133C">
        <w:t xml:space="preserve"> combination)</w:t>
      </w:r>
      <w:r w:rsidR="00FD133C">
        <w:t xml:space="preserve">, </w:t>
      </w:r>
      <w:r>
        <w:t>presented both in a figure and a table:</w:t>
      </w:r>
    </w:p>
    <w:p w14:paraId="75BDF513" w14:textId="77777777" w:rsidR="00DA5EE8" w:rsidRDefault="00DA5EE8" w:rsidP="006231F5">
      <w:pPr>
        <w:keepNext/>
        <w:jc w:val="center"/>
      </w:pPr>
      <w:r w:rsidRPr="006231F5">
        <w:rPr>
          <w:noProof/>
        </w:rPr>
        <w:drawing>
          <wp:inline distT="0" distB="0" distL="0" distR="0" wp14:anchorId="00C24593" wp14:editId="37F3C848">
            <wp:extent cx="4770000" cy="357480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0000" cy="3574800"/>
                    </a:xfrm>
                    <a:prstGeom prst="rect">
                      <a:avLst/>
                    </a:prstGeom>
                    <a:noFill/>
                    <a:ln>
                      <a:noFill/>
                    </a:ln>
                  </pic:spPr>
                </pic:pic>
              </a:graphicData>
            </a:graphic>
          </wp:inline>
        </w:drawing>
      </w:r>
    </w:p>
    <w:p w14:paraId="136FE26D" w14:textId="77777777" w:rsidR="00DA5EE8" w:rsidRDefault="00DA5EE8" w:rsidP="006231F5">
      <w:pPr>
        <w:pStyle w:val="Caption"/>
      </w:pPr>
      <w:r>
        <w:t xml:space="preserve">Figure </w:t>
      </w:r>
      <w:fldSimple w:instr=" SEQ Figure \* ARABIC ">
        <w:r>
          <w:rPr>
            <w:noProof/>
          </w:rPr>
          <w:t>1</w:t>
        </w:r>
      </w:fldSimple>
      <w:r>
        <w:t>. Throughput Performance of HST FR2 with Multi-RX</w:t>
      </w:r>
    </w:p>
    <w:p w14:paraId="464E2146" w14:textId="77777777" w:rsidR="00DA5EE8" w:rsidRDefault="00DA5EE8" w:rsidP="00F31ABE">
      <w:pPr>
        <w:pStyle w:val="Caption"/>
        <w:keepNext/>
      </w:pPr>
    </w:p>
    <w:p w14:paraId="3E5F64AE" w14:textId="77777777" w:rsidR="00DA5EE8" w:rsidRDefault="00DA5EE8" w:rsidP="007255CF">
      <w:pPr>
        <w:pStyle w:val="Caption"/>
        <w:keepNext/>
      </w:pPr>
      <w:r>
        <w:t xml:space="preserve">Table </w:t>
      </w:r>
      <w:fldSimple w:instr=" SEQ Table \* ARABIC ">
        <w:r>
          <w:rPr>
            <w:noProof/>
          </w:rPr>
          <w:t>1</w:t>
        </w:r>
      </w:fldSimple>
      <w:r>
        <w:t>. SNR for 70% Throughput</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0"/>
        <w:gridCol w:w="1117"/>
        <w:gridCol w:w="1127"/>
        <w:gridCol w:w="956"/>
        <w:gridCol w:w="927"/>
        <w:gridCol w:w="1379"/>
        <w:gridCol w:w="1226"/>
        <w:gridCol w:w="702"/>
      </w:tblGrid>
      <w:tr w:rsidR="00DA5EE8" w14:paraId="158E918C" w14:textId="77777777" w:rsidTr="00FF5D6F">
        <w:trPr>
          <w:trHeight w:val="21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CA6306A"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9C3E1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B07655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5C81BD7"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MCS</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58E0E165"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Rank per TRP</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4633B4CF"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48AC50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Reference value</w:t>
            </w:r>
          </w:p>
        </w:tc>
      </w:tr>
      <w:tr w:rsidR="00DA5EE8" w14:paraId="162A7906" w14:textId="77777777" w:rsidTr="00FF5D6F">
        <w:trPr>
          <w:trHeight w:val="21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9725E7C" w14:textId="77777777" w:rsidR="00DA5EE8" w:rsidRDefault="00DA5EE8" w:rsidP="00331E82">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9F7E7B" w14:textId="77777777" w:rsidR="00DA5EE8" w:rsidRDefault="00DA5EE8" w:rsidP="00331E82">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8C420CF" w14:textId="77777777" w:rsidR="00DA5EE8" w:rsidRDefault="00DA5EE8" w:rsidP="00331E82">
            <w:pPr>
              <w:spacing w:after="0"/>
              <w:rPr>
                <w:rFonts w:ascii="Arial" w:eastAsia="SimSun" w:hAnsi="Arial"/>
                <w:b/>
                <w:sz w:val="18"/>
                <w:lang w:val="en-GB" w:eastAsia="zh-CN"/>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72B5CCD" w14:textId="77777777" w:rsidR="00DA5EE8" w:rsidRDefault="00DA5EE8" w:rsidP="00331E82">
            <w:pPr>
              <w:spacing w:after="0"/>
              <w:rPr>
                <w:rFonts w:ascii="Arial" w:eastAsia="SimSun" w:hAnsi="Arial"/>
                <w:b/>
                <w:sz w:val="18"/>
                <w:lang w:val="en-GB" w:eastAsia="zh-C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593CF69" w14:textId="77777777" w:rsidR="00DA5EE8" w:rsidRDefault="00DA5EE8" w:rsidP="00331E82">
            <w:pPr>
              <w:spacing w:after="0"/>
              <w:rPr>
                <w:rFonts w:ascii="Arial" w:eastAsia="SimSun" w:hAnsi="Arial"/>
                <w:b/>
                <w:sz w:val="18"/>
                <w:lang w:val="en-GB"/>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288A5B2" w14:textId="77777777" w:rsidR="00DA5EE8" w:rsidRDefault="00DA5EE8" w:rsidP="00331E82">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3F495A22"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Throughput</w:t>
            </w:r>
            <w:r>
              <w:rPr>
                <w:rFonts w:ascii="Arial" w:eastAsia="SimSun" w:hAnsi="Arial"/>
                <w:b/>
                <w:sz w:val="18"/>
              </w:rPr>
              <w:t xml:space="preserve"> (%)</w:t>
            </w:r>
          </w:p>
        </w:tc>
        <w:tc>
          <w:tcPr>
            <w:tcW w:w="702" w:type="dxa"/>
            <w:tcBorders>
              <w:top w:val="single" w:sz="4" w:space="0" w:color="auto"/>
              <w:left w:val="single" w:sz="4" w:space="0" w:color="auto"/>
              <w:bottom w:val="single" w:sz="4" w:space="0" w:color="auto"/>
              <w:right w:val="single" w:sz="4" w:space="0" w:color="auto"/>
            </w:tcBorders>
            <w:vAlign w:val="center"/>
            <w:hideMark/>
          </w:tcPr>
          <w:p w14:paraId="7C1394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SNR (dB)</w:t>
            </w:r>
          </w:p>
        </w:tc>
      </w:tr>
      <w:tr w:rsidR="00DA5EE8" w14:paraId="369B67E7" w14:textId="77777777" w:rsidTr="00FF5D6F">
        <w:trPr>
          <w:trHeight w:val="107"/>
          <w:jc w:val="center"/>
        </w:trPr>
        <w:tc>
          <w:tcPr>
            <w:tcW w:w="1160" w:type="dxa"/>
            <w:tcBorders>
              <w:top w:val="single" w:sz="4" w:space="0" w:color="auto"/>
              <w:left w:val="single" w:sz="4" w:space="0" w:color="auto"/>
              <w:bottom w:val="single" w:sz="4" w:space="0" w:color="auto"/>
              <w:right w:val="single" w:sz="4" w:space="0" w:color="auto"/>
            </w:tcBorders>
            <w:hideMark/>
          </w:tcPr>
          <w:p w14:paraId="767189B5"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CBCDD3C"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48049FE"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956" w:type="dxa"/>
            <w:tcBorders>
              <w:top w:val="single" w:sz="4" w:space="0" w:color="auto"/>
              <w:left w:val="single" w:sz="4" w:space="0" w:color="auto"/>
              <w:bottom w:val="single" w:sz="4" w:space="0" w:color="auto"/>
              <w:right w:val="single" w:sz="4" w:space="0" w:color="auto"/>
            </w:tcBorders>
            <w:hideMark/>
          </w:tcPr>
          <w:p w14:paraId="78A39792"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17</w:t>
            </w:r>
          </w:p>
        </w:tc>
        <w:tc>
          <w:tcPr>
            <w:tcW w:w="927" w:type="dxa"/>
            <w:tcBorders>
              <w:top w:val="single" w:sz="4" w:space="0" w:color="auto"/>
              <w:left w:val="single" w:sz="4" w:space="0" w:color="auto"/>
              <w:bottom w:val="single" w:sz="4" w:space="0" w:color="auto"/>
              <w:right w:val="single" w:sz="4" w:space="0" w:color="auto"/>
            </w:tcBorders>
            <w:hideMark/>
          </w:tcPr>
          <w:p w14:paraId="36FAB772" w14:textId="77777777" w:rsidR="00DA5EE8" w:rsidRDefault="00DA5EE8" w:rsidP="00331E82">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9" w:type="dxa"/>
            <w:tcBorders>
              <w:top w:val="single" w:sz="4" w:space="0" w:color="auto"/>
              <w:left w:val="single" w:sz="4" w:space="0" w:color="auto"/>
              <w:bottom w:val="single" w:sz="4" w:space="0" w:color="auto"/>
              <w:right w:val="single" w:sz="4" w:space="0" w:color="auto"/>
            </w:tcBorders>
            <w:hideMark/>
          </w:tcPr>
          <w:p w14:paraId="4B5C708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456866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70</w:t>
            </w:r>
          </w:p>
        </w:tc>
        <w:tc>
          <w:tcPr>
            <w:tcW w:w="702" w:type="dxa"/>
            <w:tcBorders>
              <w:top w:val="single" w:sz="4" w:space="0" w:color="auto"/>
              <w:left w:val="single" w:sz="4" w:space="0" w:color="auto"/>
              <w:bottom w:val="single" w:sz="4" w:space="0" w:color="auto"/>
              <w:right w:val="single" w:sz="4" w:space="0" w:color="auto"/>
            </w:tcBorders>
            <w:hideMark/>
          </w:tcPr>
          <w:p w14:paraId="766FB5B9"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14.0</w:t>
            </w:r>
          </w:p>
        </w:tc>
      </w:tr>
    </w:tbl>
    <w:p w14:paraId="02EDDFC4" w14:textId="77777777" w:rsidR="00DA5EE8" w:rsidRPr="0003311A" w:rsidRDefault="00DA5EE8" w:rsidP="0003311A"/>
    <w:p w14:paraId="7AAE0351" w14:textId="77777777" w:rsidR="00DA5EE8" w:rsidRDefault="00DA5EE8"/>
    <w:p w14:paraId="400BA9E7" w14:textId="77777777" w:rsidR="00CD7492" w:rsidRPr="008C39F7" w:rsidRDefault="00CD7492" w:rsidP="00A37002">
      <w:pPr>
        <w:pStyle w:val="RAN4H1"/>
      </w:pPr>
      <w:r w:rsidRPr="008C39F7">
        <w:t>Conclusion</w:t>
      </w:r>
      <w:bookmarkEnd w:id="5"/>
    </w:p>
    <w:p w14:paraId="040565B1" w14:textId="77777777" w:rsidR="00DA5EE8" w:rsidRPr="008C39F7" w:rsidRDefault="00DA5EE8" w:rsidP="006225A1">
      <w:bookmarkStart w:id="7" w:name="_Toc116995849"/>
      <w:r>
        <w:t>In this paper we provide initial simulation results with the agreed simulation assumptions and parameters</w:t>
      </w:r>
      <w:r w:rsidRPr="008C39F7">
        <w:t xml:space="preserve"> </w:t>
      </w:r>
      <w:r>
        <w:t xml:space="preserve">as in WF </w:t>
      </w:r>
      <w:r>
        <w:fldChar w:fldCharType="begin"/>
      </w:r>
      <w:r>
        <w:instrText xml:space="preserve"> REF _Ref142560779 \r \h </w:instrText>
      </w:r>
      <w:r>
        <w:fldChar w:fldCharType="separate"/>
      </w:r>
      <w:r>
        <w:t>[1]</w:t>
      </w:r>
      <w:r>
        <w:fldChar w:fldCharType="end"/>
      </w:r>
      <w:r>
        <w:t xml:space="preserve">. While we provide our simulation with the given assumptions, we note here that the given assumption is suboptimum. Hence, RAN4 needs to further discuss the possibility of </w:t>
      </w:r>
      <w:proofErr w:type="gramStart"/>
      <w:r>
        <w:t>taking into account</w:t>
      </w:r>
      <w:proofErr w:type="gramEnd"/>
      <w:r>
        <w:t xml:space="preserve"> the power imbalance at the two receiver chains in defining the requirements. More of our observations and proposals are documented in </w:t>
      </w:r>
      <w:r>
        <w:fldChar w:fldCharType="begin"/>
      </w:r>
      <w:r>
        <w:instrText xml:space="preserve"> REF _Ref142565520 \r \h </w:instrText>
      </w:r>
      <w:r>
        <w:fldChar w:fldCharType="separate"/>
      </w:r>
      <w:r>
        <w:t>[2]</w:t>
      </w:r>
      <w:r>
        <w:fldChar w:fldCharType="end"/>
      </w:r>
      <w:r>
        <w:t xml:space="preserve">. </w:t>
      </w:r>
    </w:p>
    <w:p w14:paraId="5E1AE95A" w14:textId="77777777" w:rsidR="00DA5EE8" w:rsidRPr="008C39F7" w:rsidRDefault="00DA5EE8" w:rsidP="008C39F7"/>
    <w:p w14:paraId="4977086C" w14:textId="77777777" w:rsidR="00DA5EE8" w:rsidRDefault="00DA5EE8"/>
    <w:p w14:paraId="49F016E6" w14:textId="280FDFB2" w:rsidR="00847264" w:rsidRPr="008C39F7" w:rsidRDefault="00847264" w:rsidP="008C39F7"/>
    <w:p w14:paraId="1AAB4668" w14:textId="77777777" w:rsidR="003B659E" w:rsidRPr="008C39F7" w:rsidRDefault="003B659E" w:rsidP="0060543D">
      <w:pPr>
        <w:pStyle w:val="RAN4H1"/>
        <w:numPr>
          <w:ilvl w:val="0"/>
          <w:numId w:val="0"/>
        </w:numPr>
        <w:ind w:left="360" w:hanging="360"/>
      </w:pPr>
      <w:bookmarkStart w:id="8" w:name="_Hlk142687168"/>
      <w:r w:rsidRPr="008C39F7">
        <w:lastRenderedPageBreak/>
        <w:t>References</w:t>
      </w:r>
      <w:bookmarkEnd w:id="7"/>
    </w:p>
    <w:p w14:paraId="01EC40EA" w14:textId="77777777" w:rsidR="00DA5EE8" w:rsidRDefault="00DA5EE8" w:rsidP="00DA5EE8">
      <w:pPr>
        <w:pStyle w:val="ListParagraph"/>
        <w:numPr>
          <w:ilvl w:val="0"/>
          <w:numId w:val="21"/>
        </w:numPr>
        <w:ind w:right="-22"/>
      </w:pPr>
      <w:bookmarkStart w:id="9" w:name="_Ref114500673"/>
      <w:bookmarkStart w:id="10" w:name="_Ref142560779"/>
      <w:bookmarkEnd w:id="8"/>
      <w:bookmarkEnd w:id="9"/>
      <w:r w:rsidRPr="00A43452">
        <w:t>R4-2309825, WF for FR2 HST demodulation requirements, Samsung, RAN4#107, Incheon, South Korea, May 22 - 26, 2023.</w:t>
      </w:r>
      <w:bookmarkEnd w:id="10"/>
      <w:r w:rsidRPr="00A43452">
        <w:t xml:space="preserve"> </w:t>
      </w:r>
    </w:p>
    <w:p w14:paraId="5F82F9D8" w14:textId="77777777" w:rsidR="00DA5EE8" w:rsidRDefault="00DA5EE8" w:rsidP="00DA5EE8">
      <w:pPr>
        <w:pStyle w:val="ListParagraph"/>
        <w:numPr>
          <w:ilvl w:val="0"/>
          <w:numId w:val="21"/>
        </w:numPr>
      </w:pPr>
      <w:bookmarkStart w:id="11" w:name="_Ref142565520"/>
      <w:r w:rsidRPr="00EF5004">
        <w:t>R4-2312796</w:t>
      </w:r>
      <w:r w:rsidRPr="00903306">
        <w:t xml:space="preserve">, HST FR2 Enhanced: UE Demodulation PDSCH Requirements with </w:t>
      </w:r>
      <w:r w:rsidRPr="00581FFB">
        <w:t>Multi-Rx Chain DL Reception</w:t>
      </w:r>
      <w:r w:rsidRPr="00903306">
        <w:t xml:space="preserve">, Nokia, Nokia Shanghai Bell, RAN4 #108, Toulouse, France, </w:t>
      </w:r>
      <w:r>
        <w:t>August</w:t>
      </w:r>
      <w:r w:rsidRPr="00903306">
        <w:t xml:space="preserve"> 21 – 25, 2023.</w:t>
      </w:r>
      <w:bookmarkEnd w:id="11"/>
      <w:r w:rsidRPr="00903306">
        <w:t xml:space="preserve"> </w:t>
      </w:r>
    </w:p>
    <w:p w14:paraId="04E6B69B" w14:textId="34321F6C" w:rsidR="00356C90" w:rsidRDefault="00356C90" w:rsidP="00DA5EE8">
      <w:pPr>
        <w:ind w:right="-22"/>
      </w:pPr>
    </w:p>
    <w:p w14:paraId="59FFD12A" w14:textId="1E03785D" w:rsidR="00DA5EE8" w:rsidRDefault="00DA5EE8" w:rsidP="00DA5EE8">
      <w:pPr>
        <w:pStyle w:val="RAN4H1"/>
        <w:numPr>
          <w:ilvl w:val="0"/>
          <w:numId w:val="0"/>
        </w:numPr>
        <w:ind w:left="360" w:hanging="360"/>
      </w:pPr>
      <w:r>
        <w:t>Appendix</w:t>
      </w:r>
    </w:p>
    <w:p w14:paraId="7925E32A" w14:textId="77777777" w:rsidR="00DA5EE8" w:rsidRPr="00DA5EE8" w:rsidRDefault="00DA5EE8" w:rsidP="00DA5EE8">
      <w:pPr>
        <w:keepNext/>
        <w:spacing w:after="0" w:line="240" w:lineRule="auto"/>
        <w:jc w:val="center"/>
        <w:rPr>
          <w:rFonts w:ascii="Arial" w:hAnsi="Arial"/>
          <w:i/>
          <w:iCs/>
          <w:sz w:val="18"/>
          <w:szCs w:val="18"/>
        </w:rPr>
      </w:pPr>
      <w:r w:rsidRPr="00DA5EE8">
        <w:rPr>
          <w:rFonts w:ascii="Arial" w:hAnsi="Arial"/>
          <w:i/>
          <w:iCs/>
          <w:sz w:val="18"/>
          <w:szCs w:val="18"/>
        </w:rPr>
        <w:t xml:space="preserve">Table </w:t>
      </w:r>
      <w:r w:rsidRPr="00DA5EE8">
        <w:rPr>
          <w:rFonts w:ascii="Arial" w:hAnsi="Arial"/>
          <w:i/>
          <w:iCs/>
          <w:sz w:val="18"/>
          <w:szCs w:val="18"/>
        </w:rPr>
        <w:fldChar w:fldCharType="begin"/>
      </w:r>
      <w:r w:rsidRPr="00DA5EE8">
        <w:rPr>
          <w:rFonts w:ascii="Arial" w:hAnsi="Arial"/>
          <w:i/>
          <w:iCs/>
          <w:sz w:val="18"/>
          <w:szCs w:val="18"/>
        </w:rPr>
        <w:instrText xml:space="preserve"> SEQ Table \* ARABIC </w:instrText>
      </w:r>
      <w:r w:rsidRPr="00DA5EE8">
        <w:rPr>
          <w:rFonts w:ascii="Arial" w:hAnsi="Arial"/>
          <w:i/>
          <w:iCs/>
          <w:sz w:val="18"/>
          <w:szCs w:val="18"/>
        </w:rPr>
        <w:fldChar w:fldCharType="separate"/>
      </w:r>
      <w:r w:rsidRPr="00DA5EE8">
        <w:rPr>
          <w:rFonts w:ascii="Arial" w:hAnsi="Arial"/>
          <w:i/>
          <w:iCs/>
          <w:noProof/>
          <w:sz w:val="18"/>
          <w:szCs w:val="18"/>
        </w:rPr>
        <w:t>2</w:t>
      </w:r>
      <w:r w:rsidRPr="00DA5EE8">
        <w:rPr>
          <w:rFonts w:ascii="Arial" w:hAnsi="Arial"/>
          <w:i/>
          <w:iCs/>
          <w:sz w:val="18"/>
          <w:szCs w:val="18"/>
        </w:rPr>
        <w:fldChar w:fldCharType="end"/>
      </w:r>
      <w:r w:rsidRPr="00DA5EE8">
        <w:rPr>
          <w:rFonts w:ascii="Arial" w:hAnsi="Arial"/>
          <w:i/>
          <w:iCs/>
          <w:sz w:val="18"/>
          <w:szCs w:val="18"/>
        </w:rPr>
        <w:t>. PDSCH Simulation assumptions (For information)</w:t>
      </w:r>
    </w:p>
    <w:tbl>
      <w:tblPr>
        <w:tblStyle w:val="TableGrid"/>
        <w:tblW w:w="0" w:type="auto"/>
        <w:jc w:val="center"/>
        <w:tblLook w:val="04A0" w:firstRow="1" w:lastRow="0" w:firstColumn="1" w:lastColumn="0" w:noHBand="0" w:noVBand="1"/>
      </w:tblPr>
      <w:tblGrid>
        <w:gridCol w:w="2120"/>
        <w:gridCol w:w="2689"/>
        <w:gridCol w:w="4808"/>
      </w:tblGrid>
      <w:tr w:rsidR="00DA5EE8" w:rsidRPr="00DA5EE8" w14:paraId="6A299CBF"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D88C42F" w14:textId="77777777" w:rsidR="00DA5EE8" w:rsidRPr="00DA5EE8" w:rsidRDefault="00DA5EE8" w:rsidP="00DA5EE8">
            <w:pPr>
              <w:jc w:val="center"/>
              <w:textAlignment w:val="baseline"/>
              <w:rPr>
                <w:b/>
                <w:bCs/>
                <w:sz w:val="22"/>
                <w:lang w:eastAsia="zh-CN"/>
              </w:rPr>
            </w:pPr>
            <w:r w:rsidRPr="00DA5EE8">
              <w:rPr>
                <w:b/>
                <w:bCs/>
                <w:sz w:val="22"/>
                <w:lang w:eastAsia="zh-CN"/>
              </w:rPr>
              <w:t>Parameter</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2DB17B7" w14:textId="77777777" w:rsidR="00DA5EE8" w:rsidRPr="00DA5EE8" w:rsidRDefault="00DA5EE8" w:rsidP="00DA5EE8">
            <w:pPr>
              <w:jc w:val="center"/>
              <w:textAlignment w:val="baseline"/>
              <w:rPr>
                <w:b/>
                <w:bCs/>
                <w:sz w:val="22"/>
                <w:lang w:eastAsia="zh-CN"/>
              </w:rPr>
            </w:pPr>
            <w:r w:rsidRPr="00DA5EE8">
              <w:rPr>
                <w:b/>
                <w:bCs/>
                <w:sz w:val="22"/>
                <w:lang w:eastAsia="zh-CN"/>
              </w:rPr>
              <w:t>Value</w:t>
            </w:r>
          </w:p>
        </w:tc>
      </w:tr>
      <w:tr w:rsidR="00DA5EE8" w:rsidRPr="00DA5EE8" w14:paraId="746C55D4"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596F4059" w14:textId="77777777" w:rsidR="00DA5EE8" w:rsidRPr="00DA5EE8" w:rsidRDefault="00DA5EE8" w:rsidP="00DA5EE8">
            <w:pPr>
              <w:textAlignment w:val="baseline"/>
              <w:rPr>
                <w:sz w:val="22"/>
                <w:lang w:eastAsia="zh-CN"/>
              </w:rPr>
            </w:pPr>
            <w:r w:rsidRPr="00DA5EE8">
              <w:rPr>
                <w:sz w:val="22"/>
                <w:lang w:eastAsia="zh-CN"/>
              </w:rPr>
              <w:t>Carrier frequency</w:t>
            </w:r>
          </w:p>
        </w:tc>
        <w:tc>
          <w:tcPr>
            <w:tcW w:w="4816" w:type="dxa"/>
            <w:tcBorders>
              <w:top w:val="single" w:sz="4" w:space="0" w:color="auto"/>
              <w:left w:val="single" w:sz="4" w:space="0" w:color="auto"/>
              <w:bottom w:val="single" w:sz="4" w:space="0" w:color="auto"/>
              <w:right w:val="single" w:sz="4" w:space="0" w:color="auto"/>
            </w:tcBorders>
            <w:vAlign w:val="center"/>
            <w:hideMark/>
          </w:tcPr>
          <w:p w14:paraId="1C0484EE" w14:textId="77777777" w:rsidR="00DA5EE8" w:rsidRPr="00DA5EE8" w:rsidRDefault="00DA5EE8" w:rsidP="00DA5EE8">
            <w:pPr>
              <w:jc w:val="center"/>
              <w:textAlignment w:val="baseline"/>
              <w:rPr>
                <w:sz w:val="22"/>
                <w:lang w:eastAsia="zh-CN"/>
              </w:rPr>
            </w:pPr>
            <w:r w:rsidRPr="00DA5EE8">
              <w:rPr>
                <w:sz w:val="22"/>
                <w:lang w:eastAsia="zh-CN"/>
              </w:rPr>
              <w:t>30 GHz</w:t>
            </w:r>
          </w:p>
        </w:tc>
      </w:tr>
      <w:tr w:rsidR="00DA5EE8" w:rsidRPr="00DA5EE8" w14:paraId="30A45FA6"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7B25AF22" w14:textId="77777777" w:rsidR="00DA5EE8" w:rsidRPr="00DA5EE8" w:rsidRDefault="00DA5EE8" w:rsidP="00DA5EE8">
            <w:pPr>
              <w:textAlignment w:val="baseline"/>
              <w:rPr>
                <w:sz w:val="22"/>
                <w:lang w:eastAsia="zh-CN"/>
              </w:rPr>
            </w:pPr>
            <w:r w:rsidRPr="00DA5EE8">
              <w:rPr>
                <w:sz w:val="22"/>
                <w:lang w:eastAsia="zh-CN"/>
              </w:rPr>
              <w:t>Duplex mode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6FBC94C6" w14:textId="77777777" w:rsidR="00DA5EE8" w:rsidRPr="00DA5EE8" w:rsidRDefault="00DA5EE8" w:rsidP="00DA5EE8">
            <w:pPr>
              <w:jc w:val="center"/>
              <w:textAlignment w:val="baseline"/>
              <w:rPr>
                <w:sz w:val="22"/>
                <w:lang w:eastAsia="zh-CN"/>
              </w:rPr>
            </w:pPr>
            <w:r w:rsidRPr="00DA5EE8">
              <w:rPr>
                <w:sz w:val="22"/>
                <w:lang w:eastAsia="zh-CN"/>
              </w:rPr>
              <w:t>TDD</w:t>
            </w:r>
          </w:p>
        </w:tc>
      </w:tr>
      <w:tr w:rsidR="00DA5EE8" w:rsidRPr="00DA5EE8" w14:paraId="5DB5798B"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2CF6368D" w14:textId="77777777" w:rsidR="00DA5EE8" w:rsidRPr="00DA5EE8" w:rsidRDefault="00DA5EE8" w:rsidP="00DA5EE8">
            <w:pPr>
              <w:textAlignment w:val="baseline"/>
              <w:rPr>
                <w:sz w:val="22"/>
                <w:lang w:eastAsia="zh-CN"/>
              </w:rPr>
            </w:pPr>
            <w:r w:rsidRPr="00DA5EE8">
              <w:rPr>
                <w:sz w:val="22"/>
                <w:lang w:eastAsia="zh-CN"/>
              </w:rPr>
              <w:t>SCS</w:t>
            </w:r>
          </w:p>
        </w:tc>
        <w:tc>
          <w:tcPr>
            <w:tcW w:w="4816" w:type="dxa"/>
            <w:tcBorders>
              <w:top w:val="single" w:sz="4" w:space="0" w:color="auto"/>
              <w:left w:val="single" w:sz="4" w:space="0" w:color="auto"/>
              <w:bottom w:val="single" w:sz="4" w:space="0" w:color="auto"/>
              <w:right w:val="single" w:sz="4" w:space="0" w:color="auto"/>
            </w:tcBorders>
            <w:vAlign w:val="center"/>
            <w:hideMark/>
          </w:tcPr>
          <w:p w14:paraId="7C97917E" w14:textId="77777777" w:rsidR="00DA5EE8" w:rsidRPr="00DA5EE8" w:rsidRDefault="00DA5EE8" w:rsidP="00DA5EE8">
            <w:pPr>
              <w:jc w:val="center"/>
              <w:textAlignment w:val="baseline"/>
              <w:rPr>
                <w:sz w:val="22"/>
                <w:lang w:eastAsia="zh-CN"/>
              </w:rPr>
            </w:pPr>
            <w:r w:rsidRPr="00DA5EE8">
              <w:rPr>
                <w:sz w:val="22"/>
                <w:lang w:eastAsia="zh-CN"/>
              </w:rPr>
              <w:t>120 kHz</w:t>
            </w:r>
          </w:p>
        </w:tc>
      </w:tr>
      <w:tr w:rsidR="00DA5EE8" w:rsidRPr="00DA5EE8" w14:paraId="517F2662"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1604C38F" w14:textId="77777777" w:rsidR="00DA5EE8" w:rsidRPr="00DA5EE8" w:rsidRDefault="00DA5EE8" w:rsidP="00DA5EE8">
            <w:pPr>
              <w:textAlignment w:val="baseline"/>
              <w:rPr>
                <w:sz w:val="22"/>
                <w:lang w:eastAsia="zh-CN"/>
              </w:rPr>
            </w:pPr>
            <w:r w:rsidRPr="00DA5EE8">
              <w:rPr>
                <w:sz w:val="22"/>
                <w:lang w:eastAsia="zh-CN"/>
              </w:rPr>
              <w:t>CBW</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FCEF44E" w14:textId="77777777" w:rsidR="00DA5EE8" w:rsidRPr="00DA5EE8" w:rsidRDefault="00DA5EE8" w:rsidP="00DA5EE8">
            <w:pPr>
              <w:jc w:val="center"/>
              <w:textAlignment w:val="baseline"/>
              <w:rPr>
                <w:sz w:val="22"/>
                <w:lang w:eastAsia="zh-CN"/>
              </w:rPr>
            </w:pPr>
            <w:r w:rsidRPr="00DA5EE8">
              <w:rPr>
                <w:sz w:val="22"/>
                <w:lang w:eastAsia="zh-CN"/>
              </w:rPr>
              <w:t>200 MHz</w:t>
            </w:r>
          </w:p>
        </w:tc>
      </w:tr>
      <w:tr w:rsidR="00DA5EE8" w:rsidRPr="00DA5EE8" w14:paraId="1DD2B565"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15F05379" w14:textId="77777777" w:rsidR="00DA5EE8" w:rsidRPr="00DA5EE8" w:rsidRDefault="00DA5EE8" w:rsidP="00DA5EE8">
            <w:pPr>
              <w:textAlignment w:val="baseline"/>
              <w:rPr>
                <w:sz w:val="22"/>
                <w:lang w:eastAsia="zh-CN"/>
              </w:rPr>
            </w:pPr>
            <w:r w:rsidRPr="00DA5EE8">
              <w:rPr>
                <w:sz w:val="22"/>
                <w:lang w:eastAsia="zh-CN"/>
              </w:rPr>
              <w:t>Antenna configuration</w:t>
            </w:r>
          </w:p>
        </w:tc>
        <w:tc>
          <w:tcPr>
            <w:tcW w:w="4816" w:type="dxa"/>
            <w:tcBorders>
              <w:top w:val="single" w:sz="4" w:space="0" w:color="auto"/>
              <w:left w:val="single" w:sz="4" w:space="0" w:color="auto"/>
              <w:bottom w:val="single" w:sz="4" w:space="0" w:color="auto"/>
              <w:right w:val="single" w:sz="4" w:space="0" w:color="auto"/>
            </w:tcBorders>
            <w:vAlign w:val="center"/>
            <w:hideMark/>
          </w:tcPr>
          <w:p w14:paraId="3FBF0294" w14:textId="77777777" w:rsidR="00DA5EE8" w:rsidRPr="00DA5EE8" w:rsidRDefault="00DA5EE8" w:rsidP="00DA5EE8">
            <w:pPr>
              <w:jc w:val="center"/>
              <w:textAlignment w:val="baseline"/>
              <w:rPr>
                <w:sz w:val="22"/>
                <w:lang w:eastAsia="zh-CN"/>
              </w:rPr>
            </w:pPr>
            <w:r w:rsidRPr="00DA5EE8">
              <w:rPr>
                <w:sz w:val="22"/>
                <w:lang w:eastAsia="zh-CN"/>
              </w:rPr>
              <w:t>2x2 ULA Low for each Panel</w:t>
            </w:r>
          </w:p>
        </w:tc>
      </w:tr>
      <w:tr w:rsidR="00DA5EE8" w:rsidRPr="00DA5EE8" w14:paraId="15C09A19"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37859E10" w14:textId="77777777" w:rsidR="00DA5EE8" w:rsidRPr="00DA5EE8" w:rsidRDefault="00DA5EE8" w:rsidP="00DA5EE8">
            <w:pPr>
              <w:textAlignment w:val="baseline"/>
              <w:rPr>
                <w:sz w:val="22"/>
                <w:lang w:eastAsia="zh-CN"/>
              </w:rPr>
            </w:pPr>
            <w:r w:rsidRPr="00DA5EE8">
              <w:rPr>
                <w:sz w:val="22"/>
                <w:lang w:eastAsia="zh-CN"/>
              </w:rPr>
              <w:t>TDD pattern</w:t>
            </w:r>
          </w:p>
        </w:tc>
        <w:tc>
          <w:tcPr>
            <w:tcW w:w="4816" w:type="dxa"/>
            <w:tcBorders>
              <w:top w:val="single" w:sz="4" w:space="0" w:color="auto"/>
              <w:left w:val="single" w:sz="4" w:space="0" w:color="auto"/>
              <w:bottom w:val="single" w:sz="4" w:space="0" w:color="auto"/>
              <w:right w:val="single" w:sz="4" w:space="0" w:color="auto"/>
            </w:tcBorders>
            <w:vAlign w:val="center"/>
            <w:hideMark/>
          </w:tcPr>
          <w:p w14:paraId="1C0D9266" w14:textId="77777777" w:rsidR="00DA5EE8" w:rsidRPr="00DA5EE8" w:rsidRDefault="00DA5EE8" w:rsidP="00DA5EE8">
            <w:pPr>
              <w:jc w:val="center"/>
              <w:textAlignment w:val="baseline"/>
              <w:rPr>
                <w:sz w:val="22"/>
                <w:lang w:eastAsia="zh-CN"/>
              </w:rPr>
            </w:pPr>
            <w:r w:rsidRPr="00DA5EE8">
              <w:rPr>
                <w:sz w:val="22"/>
                <w:lang w:eastAsia="zh-CN"/>
              </w:rPr>
              <w:t>DDDSU, S: 10D + 2G + 2U</w:t>
            </w:r>
          </w:p>
          <w:p w14:paraId="4FB60A93" w14:textId="77777777" w:rsidR="00DA5EE8" w:rsidRPr="00DA5EE8" w:rsidRDefault="00DA5EE8" w:rsidP="00DA5EE8">
            <w:pPr>
              <w:jc w:val="center"/>
              <w:textAlignment w:val="baseline"/>
              <w:rPr>
                <w:sz w:val="22"/>
                <w:lang w:eastAsia="zh-CN"/>
              </w:rPr>
            </w:pPr>
            <w:r w:rsidRPr="00DA5EE8">
              <w:rPr>
                <w:sz w:val="22"/>
                <w:lang w:eastAsia="zh-CN"/>
              </w:rPr>
              <w:t>Schedule PDSCH in special slots (Note 1)</w:t>
            </w:r>
          </w:p>
        </w:tc>
      </w:tr>
      <w:tr w:rsidR="00DA5EE8" w:rsidRPr="00DA5EE8" w14:paraId="14F0B3DF" w14:textId="77777777" w:rsidTr="00331E8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8E46BC1" w14:textId="77777777" w:rsidR="00DA5EE8" w:rsidRPr="00DA5EE8" w:rsidRDefault="00DA5EE8" w:rsidP="00DA5EE8">
            <w:pPr>
              <w:textAlignment w:val="baseline"/>
              <w:rPr>
                <w:sz w:val="22"/>
                <w:lang w:eastAsia="zh-CN"/>
              </w:rPr>
            </w:pPr>
            <w:r w:rsidRPr="00DA5EE8">
              <w:rPr>
                <w:sz w:val="22"/>
                <w:lang w:eastAsia="zh-CN"/>
              </w:rPr>
              <w:t>PDSCH DMRS configuration</w:t>
            </w:r>
          </w:p>
        </w:tc>
        <w:tc>
          <w:tcPr>
            <w:tcW w:w="2693" w:type="dxa"/>
            <w:tcBorders>
              <w:top w:val="single" w:sz="4" w:space="0" w:color="auto"/>
              <w:left w:val="single" w:sz="4" w:space="0" w:color="auto"/>
              <w:bottom w:val="single" w:sz="4" w:space="0" w:color="auto"/>
              <w:right w:val="single" w:sz="4" w:space="0" w:color="auto"/>
            </w:tcBorders>
            <w:vAlign w:val="center"/>
          </w:tcPr>
          <w:p w14:paraId="0E068736" w14:textId="77777777" w:rsidR="00DA5EE8" w:rsidRPr="00DA5EE8" w:rsidRDefault="00DA5EE8" w:rsidP="00DA5EE8">
            <w:pPr>
              <w:textAlignment w:val="baseline"/>
              <w:rPr>
                <w:sz w:val="22"/>
                <w:lang w:eastAsia="zh-CN"/>
              </w:rPr>
            </w:pPr>
            <w:r w:rsidRPr="00DA5EE8">
              <w:rPr>
                <w:sz w:val="22"/>
                <w:lang w:eastAsia="zh-CN"/>
              </w:rPr>
              <w:t>DMRS type</w:t>
            </w:r>
          </w:p>
          <w:p w14:paraId="2B7DC9A8" w14:textId="77777777" w:rsidR="00DA5EE8" w:rsidRPr="00DA5EE8" w:rsidRDefault="00DA5EE8" w:rsidP="00DA5EE8">
            <w:pPr>
              <w:overflowPunct w:val="0"/>
              <w:autoSpaceDE w:val="0"/>
              <w:autoSpaceDN w:val="0"/>
              <w:adjustRightInd w:val="0"/>
              <w:textAlignment w:val="baseline"/>
              <w:rPr>
                <w:sz w:val="22"/>
                <w:lang w:eastAsia="zh-CN"/>
              </w:rPr>
            </w:pPr>
          </w:p>
        </w:tc>
        <w:tc>
          <w:tcPr>
            <w:tcW w:w="4816" w:type="dxa"/>
            <w:tcBorders>
              <w:top w:val="single" w:sz="4" w:space="0" w:color="auto"/>
              <w:left w:val="single" w:sz="4" w:space="0" w:color="auto"/>
              <w:bottom w:val="single" w:sz="4" w:space="0" w:color="auto"/>
              <w:right w:val="single" w:sz="4" w:space="0" w:color="auto"/>
            </w:tcBorders>
            <w:vAlign w:val="center"/>
            <w:hideMark/>
          </w:tcPr>
          <w:p w14:paraId="13ADFDDD" w14:textId="77777777" w:rsidR="00DA5EE8" w:rsidRPr="00DA5EE8" w:rsidRDefault="00DA5EE8" w:rsidP="00DA5EE8">
            <w:pPr>
              <w:jc w:val="center"/>
              <w:textAlignment w:val="baseline"/>
              <w:rPr>
                <w:sz w:val="22"/>
                <w:lang w:eastAsia="zh-CN"/>
              </w:rPr>
            </w:pPr>
            <w:r w:rsidRPr="00DA5EE8">
              <w:rPr>
                <w:sz w:val="22"/>
                <w:lang w:eastAsia="zh-CN"/>
              </w:rPr>
              <w:t>Type 1</w:t>
            </w:r>
          </w:p>
        </w:tc>
      </w:tr>
      <w:tr w:rsidR="00DA5EE8" w:rsidRPr="00DA5EE8" w14:paraId="3416B6D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2868"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E8190B" w14:textId="77777777" w:rsidR="00DA5EE8" w:rsidRPr="00DA5EE8" w:rsidRDefault="00DA5EE8" w:rsidP="00DA5EE8">
            <w:pPr>
              <w:textAlignment w:val="baseline"/>
              <w:rPr>
                <w:sz w:val="22"/>
                <w:lang w:eastAsia="zh-CN"/>
              </w:rPr>
            </w:pPr>
            <w:r w:rsidRPr="00DA5EE8">
              <w:rPr>
                <w:sz w:val="22"/>
                <w:lang w:eastAsia="zh-CN"/>
              </w:rPr>
              <w:t xml:space="preserve">Number of additional DMRS </w:t>
            </w:r>
          </w:p>
        </w:tc>
        <w:tc>
          <w:tcPr>
            <w:tcW w:w="4816" w:type="dxa"/>
            <w:tcBorders>
              <w:top w:val="single" w:sz="4" w:space="0" w:color="auto"/>
              <w:left w:val="single" w:sz="4" w:space="0" w:color="auto"/>
              <w:bottom w:val="single" w:sz="4" w:space="0" w:color="auto"/>
              <w:right w:val="single" w:sz="4" w:space="0" w:color="auto"/>
            </w:tcBorders>
            <w:vAlign w:val="center"/>
            <w:hideMark/>
          </w:tcPr>
          <w:p w14:paraId="341566D5" w14:textId="77777777" w:rsidR="00DA5EE8" w:rsidRPr="00DA5EE8" w:rsidRDefault="00DA5EE8" w:rsidP="00DA5EE8">
            <w:pPr>
              <w:jc w:val="center"/>
              <w:textAlignment w:val="baseline"/>
              <w:rPr>
                <w:sz w:val="22"/>
                <w:lang w:eastAsia="zh-CN"/>
              </w:rPr>
            </w:pPr>
            <w:r w:rsidRPr="00DA5EE8">
              <w:rPr>
                <w:sz w:val="22"/>
                <w:lang w:eastAsia="zh-CN"/>
              </w:rPr>
              <w:t>2</w:t>
            </w:r>
          </w:p>
        </w:tc>
      </w:tr>
      <w:tr w:rsidR="00DA5EE8" w:rsidRPr="00DA5EE8" w14:paraId="48D36E9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6E07"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39F749" w14:textId="77777777" w:rsidR="00DA5EE8" w:rsidRPr="00DA5EE8" w:rsidRDefault="00DA5EE8" w:rsidP="00DA5EE8">
            <w:pPr>
              <w:textAlignment w:val="baseline"/>
              <w:rPr>
                <w:sz w:val="22"/>
                <w:lang w:eastAsia="zh-CN"/>
              </w:rPr>
            </w:pPr>
            <w:r w:rsidRPr="00DA5EE8">
              <w:rPr>
                <w:sz w:val="22"/>
                <w:lang w:eastAsia="zh-CN"/>
              </w:rPr>
              <w:t>Maximum number of OFDM symbols for DL front loaded DMRS</w:t>
            </w:r>
          </w:p>
        </w:tc>
        <w:tc>
          <w:tcPr>
            <w:tcW w:w="4816" w:type="dxa"/>
            <w:tcBorders>
              <w:top w:val="single" w:sz="4" w:space="0" w:color="auto"/>
              <w:left w:val="single" w:sz="4" w:space="0" w:color="auto"/>
              <w:bottom w:val="single" w:sz="4" w:space="0" w:color="auto"/>
              <w:right w:val="single" w:sz="4" w:space="0" w:color="auto"/>
            </w:tcBorders>
            <w:vAlign w:val="center"/>
            <w:hideMark/>
          </w:tcPr>
          <w:p w14:paraId="04D05ED9" w14:textId="77777777" w:rsidR="00DA5EE8" w:rsidRPr="00DA5EE8" w:rsidRDefault="00DA5EE8" w:rsidP="00DA5EE8">
            <w:pPr>
              <w:jc w:val="center"/>
              <w:textAlignment w:val="baseline"/>
              <w:rPr>
                <w:sz w:val="22"/>
                <w:lang w:eastAsia="zh-CN"/>
              </w:rPr>
            </w:pPr>
            <w:r w:rsidRPr="00DA5EE8">
              <w:rPr>
                <w:sz w:val="22"/>
                <w:lang w:eastAsia="zh-CN"/>
              </w:rPr>
              <w:t>1</w:t>
            </w:r>
          </w:p>
        </w:tc>
      </w:tr>
      <w:tr w:rsidR="00DA5EE8" w:rsidRPr="00DA5EE8" w14:paraId="124FC1BB" w14:textId="77777777" w:rsidTr="00331E8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245A94C" w14:textId="77777777" w:rsidR="00DA5EE8" w:rsidRPr="00DA5EE8" w:rsidRDefault="00DA5EE8" w:rsidP="00DA5EE8">
            <w:pPr>
              <w:textAlignment w:val="baseline"/>
              <w:rPr>
                <w:sz w:val="22"/>
                <w:lang w:eastAsia="zh-CN"/>
              </w:rPr>
            </w:pPr>
            <w:r w:rsidRPr="00DA5EE8">
              <w:rPr>
                <w:sz w:val="22"/>
                <w:lang w:eastAsia="zh-CN"/>
              </w:rPr>
              <w:t>PDSCH configuration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7CCA75" w14:textId="77777777" w:rsidR="00DA5EE8" w:rsidRPr="00DA5EE8" w:rsidRDefault="00DA5EE8" w:rsidP="00DA5EE8">
            <w:pPr>
              <w:textAlignment w:val="baseline"/>
              <w:rPr>
                <w:sz w:val="22"/>
                <w:lang w:eastAsia="zh-CN"/>
              </w:rPr>
            </w:pPr>
            <w:r w:rsidRPr="00DA5EE8">
              <w:rPr>
                <w:sz w:val="22"/>
                <w:lang w:eastAsia="zh-CN"/>
              </w:rPr>
              <w:t>Mapping type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F6FE277" w14:textId="77777777" w:rsidR="00DA5EE8" w:rsidRPr="00DA5EE8" w:rsidRDefault="00DA5EE8" w:rsidP="00DA5EE8">
            <w:pPr>
              <w:jc w:val="center"/>
              <w:textAlignment w:val="baseline"/>
              <w:rPr>
                <w:sz w:val="22"/>
                <w:lang w:eastAsia="zh-CN"/>
              </w:rPr>
            </w:pPr>
            <w:r w:rsidRPr="00DA5EE8">
              <w:rPr>
                <w:sz w:val="22"/>
                <w:lang w:eastAsia="zh-CN"/>
              </w:rPr>
              <w:t>Type A</w:t>
            </w:r>
          </w:p>
        </w:tc>
      </w:tr>
      <w:tr w:rsidR="00DA5EE8" w:rsidRPr="00DA5EE8" w14:paraId="7F0B423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D5E3"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5652CB9" w14:textId="77777777" w:rsidR="00DA5EE8" w:rsidRPr="00DA5EE8" w:rsidRDefault="00DA5EE8" w:rsidP="00DA5EE8">
            <w:pPr>
              <w:textAlignment w:val="baseline"/>
              <w:rPr>
                <w:sz w:val="22"/>
                <w:lang w:eastAsia="zh-CN"/>
              </w:rPr>
            </w:pPr>
            <w:r w:rsidRPr="00DA5EE8">
              <w:rPr>
                <w:sz w:val="22"/>
                <w:lang w:eastAsia="zh-CN"/>
              </w:rPr>
              <w:t>Starting symbol (S)</w:t>
            </w:r>
          </w:p>
        </w:tc>
        <w:tc>
          <w:tcPr>
            <w:tcW w:w="4816" w:type="dxa"/>
            <w:tcBorders>
              <w:top w:val="single" w:sz="4" w:space="0" w:color="auto"/>
              <w:left w:val="single" w:sz="4" w:space="0" w:color="auto"/>
              <w:bottom w:val="single" w:sz="4" w:space="0" w:color="auto"/>
              <w:right w:val="single" w:sz="4" w:space="0" w:color="auto"/>
            </w:tcBorders>
            <w:vAlign w:val="center"/>
            <w:hideMark/>
          </w:tcPr>
          <w:p w14:paraId="55718514" w14:textId="77777777" w:rsidR="00DA5EE8" w:rsidRPr="00DA5EE8" w:rsidRDefault="00DA5EE8" w:rsidP="00DA5EE8">
            <w:pPr>
              <w:jc w:val="center"/>
              <w:textAlignment w:val="baseline"/>
              <w:rPr>
                <w:sz w:val="22"/>
                <w:lang w:eastAsia="zh-CN"/>
              </w:rPr>
            </w:pPr>
            <w:r w:rsidRPr="00DA5EE8">
              <w:rPr>
                <w:sz w:val="22"/>
                <w:lang w:eastAsia="zh-CN"/>
              </w:rPr>
              <w:t>1</w:t>
            </w:r>
          </w:p>
        </w:tc>
      </w:tr>
      <w:tr w:rsidR="00DA5EE8" w:rsidRPr="00DA5EE8" w14:paraId="0594508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B5D6"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964BBDD" w14:textId="77777777" w:rsidR="00DA5EE8" w:rsidRPr="00DA5EE8" w:rsidRDefault="00DA5EE8" w:rsidP="00DA5EE8">
            <w:pPr>
              <w:textAlignment w:val="baseline"/>
              <w:rPr>
                <w:sz w:val="22"/>
                <w:lang w:eastAsia="zh-CN"/>
              </w:rPr>
            </w:pPr>
            <w:r w:rsidRPr="00DA5EE8">
              <w:rPr>
                <w:sz w:val="22"/>
                <w:lang w:eastAsia="zh-CN"/>
              </w:rPr>
              <w:t>Length (L)</w:t>
            </w:r>
          </w:p>
        </w:tc>
        <w:tc>
          <w:tcPr>
            <w:tcW w:w="4816" w:type="dxa"/>
            <w:tcBorders>
              <w:top w:val="single" w:sz="4" w:space="0" w:color="auto"/>
              <w:left w:val="single" w:sz="4" w:space="0" w:color="auto"/>
              <w:bottom w:val="single" w:sz="4" w:space="0" w:color="auto"/>
              <w:right w:val="single" w:sz="4" w:space="0" w:color="auto"/>
            </w:tcBorders>
            <w:vAlign w:val="center"/>
            <w:hideMark/>
          </w:tcPr>
          <w:p w14:paraId="2888077F" w14:textId="77777777" w:rsidR="00DA5EE8" w:rsidRPr="00DA5EE8" w:rsidRDefault="00DA5EE8" w:rsidP="00DA5EE8">
            <w:pPr>
              <w:jc w:val="center"/>
              <w:textAlignment w:val="baseline"/>
              <w:rPr>
                <w:sz w:val="22"/>
                <w:lang w:eastAsia="zh-CN"/>
              </w:rPr>
            </w:pPr>
            <w:r w:rsidRPr="00DA5EE8">
              <w:rPr>
                <w:sz w:val="22"/>
                <w:lang w:eastAsia="zh-CN"/>
              </w:rPr>
              <w:t>13</w:t>
            </w:r>
          </w:p>
        </w:tc>
      </w:tr>
      <w:tr w:rsidR="00DA5EE8" w:rsidRPr="00DA5EE8" w14:paraId="1BDA2C95"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35A3"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D380B6" w14:textId="77777777" w:rsidR="00DA5EE8" w:rsidRPr="00DA5EE8" w:rsidRDefault="00DA5EE8" w:rsidP="00DA5EE8">
            <w:pPr>
              <w:textAlignment w:val="baseline"/>
              <w:rPr>
                <w:sz w:val="22"/>
                <w:lang w:eastAsia="zh-CN"/>
              </w:rPr>
            </w:pPr>
            <w:r w:rsidRPr="00DA5EE8">
              <w:rPr>
                <w:sz w:val="22"/>
                <w:lang w:eastAsia="zh-CN"/>
              </w:rPr>
              <w:t>PRB bundling size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0BFD9F6F" w14:textId="77777777" w:rsidR="00DA5EE8" w:rsidRPr="00DA5EE8" w:rsidRDefault="00DA5EE8" w:rsidP="00DA5EE8">
            <w:pPr>
              <w:jc w:val="center"/>
              <w:textAlignment w:val="baseline"/>
              <w:rPr>
                <w:sz w:val="22"/>
                <w:lang w:eastAsia="zh-CN"/>
              </w:rPr>
            </w:pPr>
            <w:r w:rsidRPr="00DA5EE8">
              <w:rPr>
                <w:sz w:val="22"/>
                <w:lang w:eastAsia="zh-CN"/>
              </w:rPr>
              <w:t>2</w:t>
            </w:r>
          </w:p>
        </w:tc>
      </w:tr>
      <w:tr w:rsidR="00DA5EE8" w:rsidRPr="00DA5EE8" w14:paraId="2B5B227A"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D2001"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F191F7" w14:textId="77777777" w:rsidR="00DA5EE8" w:rsidRPr="00DA5EE8" w:rsidRDefault="00DA5EE8" w:rsidP="00DA5EE8">
            <w:pPr>
              <w:textAlignment w:val="baseline"/>
              <w:rPr>
                <w:sz w:val="22"/>
                <w:lang w:eastAsia="zh-CN"/>
              </w:rPr>
            </w:pPr>
            <w:r w:rsidRPr="00DA5EE8">
              <w:rPr>
                <w:sz w:val="22"/>
                <w:lang w:eastAsia="zh-CN"/>
              </w:rPr>
              <w:t>Resource allocation type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38799523" w14:textId="77777777" w:rsidR="00DA5EE8" w:rsidRPr="00DA5EE8" w:rsidRDefault="00DA5EE8" w:rsidP="00DA5EE8">
            <w:pPr>
              <w:jc w:val="center"/>
              <w:textAlignment w:val="baseline"/>
              <w:rPr>
                <w:sz w:val="22"/>
                <w:lang w:eastAsia="zh-CN"/>
              </w:rPr>
            </w:pPr>
            <w:r w:rsidRPr="00DA5EE8">
              <w:rPr>
                <w:sz w:val="22"/>
                <w:lang w:eastAsia="zh-CN"/>
              </w:rPr>
              <w:t>Type 0</w:t>
            </w:r>
          </w:p>
        </w:tc>
      </w:tr>
      <w:tr w:rsidR="00DA5EE8" w:rsidRPr="00DA5EE8" w14:paraId="09334FFB"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7617"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2D2D0B" w14:textId="77777777" w:rsidR="00DA5EE8" w:rsidRPr="00DA5EE8" w:rsidRDefault="00DA5EE8" w:rsidP="00DA5EE8">
            <w:pPr>
              <w:textAlignment w:val="baseline"/>
              <w:rPr>
                <w:sz w:val="22"/>
                <w:lang w:eastAsia="zh-CN"/>
              </w:rPr>
            </w:pPr>
            <w:r w:rsidRPr="00DA5EE8">
              <w:rPr>
                <w:sz w:val="22"/>
                <w:lang w:eastAsia="zh-CN"/>
              </w:rPr>
              <w:t>RGB size</w:t>
            </w:r>
          </w:p>
        </w:tc>
        <w:tc>
          <w:tcPr>
            <w:tcW w:w="4816" w:type="dxa"/>
            <w:tcBorders>
              <w:top w:val="single" w:sz="4" w:space="0" w:color="auto"/>
              <w:left w:val="single" w:sz="4" w:space="0" w:color="auto"/>
              <w:bottom w:val="single" w:sz="4" w:space="0" w:color="auto"/>
              <w:right w:val="single" w:sz="4" w:space="0" w:color="auto"/>
            </w:tcBorders>
            <w:vAlign w:val="center"/>
            <w:hideMark/>
          </w:tcPr>
          <w:p w14:paraId="1425CCED" w14:textId="77777777" w:rsidR="00DA5EE8" w:rsidRPr="00DA5EE8" w:rsidRDefault="00DA5EE8" w:rsidP="00DA5EE8">
            <w:pPr>
              <w:jc w:val="center"/>
              <w:textAlignment w:val="baseline"/>
              <w:rPr>
                <w:sz w:val="22"/>
                <w:lang w:eastAsia="zh-CN"/>
              </w:rPr>
            </w:pPr>
            <w:r w:rsidRPr="00DA5EE8">
              <w:rPr>
                <w:sz w:val="22"/>
                <w:lang w:eastAsia="zh-CN"/>
              </w:rPr>
              <w:t>Config2</w:t>
            </w:r>
          </w:p>
        </w:tc>
      </w:tr>
      <w:tr w:rsidR="00DA5EE8" w:rsidRPr="00DA5EE8" w14:paraId="0F934D01" w14:textId="77777777" w:rsidTr="00331E8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0900649" w14:textId="77777777" w:rsidR="00DA5EE8" w:rsidRPr="00DA5EE8" w:rsidRDefault="00DA5EE8" w:rsidP="00DA5EE8">
            <w:pPr>
              <w:textAlignment w:val="baseline"/>
              <w:rPr>
                <w:sz w:val="22"/>
                <w:lang w:eastAsia="zh-CN"/>
              </w:rPr>
            </w:pPr>
            <w:r w:rsidRPr="00DA5EE8">
              <w:rPr>
                <w:sz w:val="22"/>
                <w:lang w:eastAsia="zh-CN"/>
              </w:rPr>
              <w:t>PTRS configuration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4DD78B" w14:textId="77777777" w:rsidR="00DA5EE8" w:rsidRPr="00DA5EE8" w:rsidRDefault="00DA5EE8" w:rsidP="00DA5EE8">
            <w:pPr>
              <w:textAlignment w:val="baseline"/>
              <w:rPr>
                <w:sz w:val="22"/>
                <w:lang w:eastAsia="zh-CN"/>
              </w:rPr>
            </w:pPr>
            <w:r w:rsidRPr="00DA5EE8">
              <w:rPr>
                <w:sz w:val="22"/>
                <w:lang w:eastAsia="zh-CN"/>
              </w:rPr>
              <w:t>Frequency density (K</w:t>
            </w:r>
            <w:r w:rsidRPr="00DA5EE8">
              <w:rPr>
                <w:sz w:val="22"/>
                <w:vertAlign w:val="subscript"/>
                <w:lang w:eastAsia="zh-CN"/>
              </w:rPr>
              <w:t>PT-RS</w:t>
            </w:r>
            <w:r w:rsidRPr="00DA5EE8">
              <w:rPr>
                <w:sz w:val="22"/>
                <w:lang w:eastAsia="zh-CN"/>
              </w:rPr>
              <w:t>)</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552ABBD" w14:textId="77777777" w:rsidR="00DA5EE8" w:rsidRPr="00DA5EE8" w:rsidRDefault="00DA5EE8" w:rsidP="00DA5EE8">
            <w:pPr>
              <w:jc w:val="center"/>
              <w:textAlignment w:val="baseline"/>
              <w:rPr>
                <w:sz w:val="22"/>
                <w:lang w:eastAsia="zh-CN"/>
              </w:rPr>
            </w:pPr>
            <w:r w:rsidRPr="00DA5EE8">
              <w:rPr>
                <w:sz w:val="22"/>
                <w:lang w:eastAsia="zh-CN"/>
              </w:rPr>
              <w:t>2</w:t>
            </w:r>
          </w:p>
        </w:tc>
      </w:tr>
      <w:tr w:rsidR="00DA5EE8" w:rsidRPr="00DA5EE8" w14:paraId="48C26C82" w14:textId="77777777" w:rsidTr="00331E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CAF9" w14:textId="77777777" w:rsidR="00DA5EE8" w:rsidRPr="00DA5EE8" w:rsidRDefault="00DA5EE8" w:rsidP="00DA5EE8">
            <w:pPr>
              <w:rPr>
                <w:rFonts w:eastAsia="Yu Mincho"/>
                <w:sz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0815B" w14:textId="77777777" w:rsidR="00DA5EE8" w:rsidRPr="00DA5EE8" w:rsidRDefault="00DA5EE8" w:rsidP="00DA5EE8">
            <w:pPr>
              <w:textAlignment w:val="baseline"/>
              <w:rPr>
                <w:sz w:val="22"/>
                <w:lang w:eastAsia="zh-CN"/>
              </w:rPr>
            </w:pPr>
            <w:r w:rsidRPr="00DA5EE8">
              <w:rPr>
                <w:sz w:val="22"/>
                <w:lang w:eastAsia="zh-CN"/>
              </w:rPr>
              <w:t>Time density (T</w:t>
            </w:r>
            <w:r w:rsidRPr="00DA5EE8">
              <w:rPr>
                <w:sz w:val="22"/>
                <w:vertAlign w:val="subscript"/>
                <w:lang w:eastAsia="zh-CN"/>
              </w:rPr>
              <w:t>PT-RS</w:t>
            </w:r>
            <w:r w:rsidRPr="00DA5EE8">
              <w:rPr>
                <w:sz w:val="22"/>
                <w:lang w:eastAsia="zh-CN"/>
              </w:rPr>
              <w:t>)</w:t>
            </w:r>
          </w:p>
        </w:tc>
        <w:tc>
          <w:tcPr>
            <w:tcW w:w="4816" w:type="dxa"/>
            <w:tcBorders>
              <w:top w:val="single" w:sz="4" w:space="0" w:color="auto"/>
              <w:left w:val="single" w:sz="4" w:space="0" w:color="auto"/>
              <w:bottom w:val="single" w:sz="4" w:space="0" w:color="auto"/>
              <w:right w:val="single" w:sz="4" w:space="0" w:color="auto"/>
            </w:tcBorders>
            <w:vAlign w:val="center"/>
            <w:hideMark/>
          </w:tcPr>
          <w:p w14:paraId="684F6429" w14:textId="77777777" w:rsidR="00DA5EE8" w:rsidRPr="00DA5EE8" w:rsidRDefault="00DA5EE8" w:rsidP="00DA5EE8">
            <w:pPr>
              <w:jc w:val="center"/>
              <w:textAlignment w:val="baseline"/>
              <w:rPr>
                <w:sz w:val="22"/>
                <w:lang w:eastAsia="zh-CN"/>
              </w:rPr>
            </w:pPr>
            <w:r w:rsidRPr="00DA5EE8">
              <w:rPr>
                <w:sz w:val="22"/>
                <w:lang w:eastAsia="zh-CN"/>
              </w:rPr>
              <w:t>1</w:t>
            </w:r>
          </w:p>
        </w:tc>
      </w:tr>
      <w:tr w:rsidR="00DA5EE8" w:rsidRPr="00DA5EE8" w14:paraId="73E4E51E"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65C99B7B" w14:textId="77777777" w:rsidR="00DA5EE8" w:rsidRPr="00DA5EE8" w:rsidRDefault="00DA5EE8" w:rsidP="00DA5EE8">
            <w:pPr>
              <w:textAlignment w:val="baseline"/>
              <w:rPr>
                <w:sz w:val="22"/>
                <w:lang w:eastAsia="zh-CN"/>
              </w:rPr>
            </w:pPr>
            <w:r w:rsidRPr="00DA5EE8">
              <w:rPr>
                <w:sz w:val="22"/>
                <w:lang w:eastAsia="zh-CN"/>
              </w:rPr>
              <w:t>MCS and Rank</w:t>
            </w:r>
          </w:p>
        </w:tc>
        <w:tc>
          <w:tcPr>
            <w:tcW w:w="4816" w:type="dxa"/>
            <w:tcBorders>
              <w:top w:val="single" w:sz="4" w:space="0" w:color="auto"/>
              <w:left w:val="single" w:sz="4" w:space="0" w:color="auto"/>
              <w:bottom w:val="single" w:sz="4" w:space="0" w:color="auto"/>
              <w:right w:val="single" w:sz="4" w:space="0" w:color="auto"/>
            </w:tcBorders>
            <w:vAlign w:val="center"/>
            <w:hideMark/>
          </w:tcPr>
          <w:p w14:paraId="025E98E0" w14:textId="77777777" w:rsidR="00DA5EE8" w:rsidRPr="00DA5EE8" w:rsidRDefault="00DA5EE8" w:rsidP="00DA5EE8">
            <w:pPr>
              <w:jc w:val="center"/>
              <w:textAlignment w:val="baseline"/>
              <w:rPr>
                <w:sz w:val="22"/>
                <w:lang w:eastAsia="zh-CN"/>
              </w:rPr>
            </w:pPr>
            <w:r w:rsidRPr="00DA5EE8">
              <w:rPr>
                <w:sz w:val="22"/>
                <w:lang w:eastAsia="zh-CN"/>
              </w:rPr>
              <w:t xml:space="preserve">Case 1: MCS 17 for 1+1 </w:t>
            </w:r>
          </w:p>
          <w:p w14:paraId="021B7F07" w14:textId="77777777" w:rsidR="00DA5EE8" w:rsidRPr="00DA5EE8" w:rsidRDefault="00DA5EE8" w:rsidP="00DA5EE8">
            <w:pPr>
              <w:jc w:val="center"/>
              <w:textAlignment w:val="baseline"/>
              <w:rPr>
                <w:rFonts w:eastAsiaTheme="minorEastAsia"/>
                <w:sz w:val="22"/>
                <w:lang w:eastAsia="zh-CN"/>
              </w:rPr>
            </w:pPr>
            <w:r w:rsidRPr="00DA5EE8">
              <w:rPr>
                <w:rFonts w:eastAsiaTheme="minorEastAsia"/>
                <w:sz w:val="22"/>
                <w:lang w:eastAsia="zh-CN"/>
              </w:rPr>
              <w:t>Case 2: MCS 17 for 2+2</w:t>
            </w:r>
          </w:p>
        </w:tc>
      </w:tr>
      <w:tr w:rsidR="00DA5EE8" w:rsidRPr="00DA5EE8" w14:paraId="58084416"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2F369BDE" w14:textId="77777777" w:rsidR="00DA5EE8" w:rsidRPr="00DA5EE8" w:rsidRDefault="00DA5EE8" w:rsidP="00DA5EE8">
            <w:pPr>
              <w:textAlignment w:val="baseline"/>
              <w:rPr>
                <w:rFonts w:eastAsia="Yu Mincho"/>
                <w:sz w:val="22"/>
                <w:lang w:eastAsia="zh-CN"/>
              </w:rPr>
            </w:pPr>
            <w:r w:rsidRPr="00DA5EE8">
              <w:rPr>
                <w:sz w:val="22"/>
                <w:lang w:eastAsia="zh-CN"/>
              </w:rPr>
              <w:t>Number of HARQ processes</w:t>
            </w:r>
          </w:p>
        </w:tc>
        <w:tc>
          <w:tcPr>
            <w:tcW w:w="4816" w:type="dxa"/>
            <w:tcBorders>
              <w:top w:val="single" w:sz="4" w:space="0" w:color="auto"/>
              <w:left w:val="single" w:sz="4" w:space="0" w:color="auto"/>
              <w:bottom w:val="single" w:sz="4" w:space="0" w:color="auto"/>
              <w:right w:val="single" w:sz="4" w:space="0" w:color="auto"/>
            </w:tcBorders>
            <w:vAlign w:val="center"/>
            <w:hideMark/>
          </w:tcPr>
          <w:p w14:paraId="5D065C1A" w14:textId="77777777" w:rsidR="00DA5EE8" w:rsidRPr="00DA5EE8" w:rsidRDefault="00DA5EE8" w:rsidP="00DA5EE8">
            <w:pPr>
              <w:jc w:val="center"/>
              <w:textAlignment w:val="baseline"/>
              <w:rPr>
                <w:sz w:val="22"/>
                <w:lang w:eastAsia="zh-CN"/>
              </w:rPr>
            </w:pPr>
            <w:r w:rsidRPr="00DA5EE8">
              <w:rPr>
                <w:sz w:val="22"/>
                <w:lang w:eastAsia="zh-CN"/>
              </w:rPr>
              <w:t>8</w:t>
            </w:r>
          </w:p>
        </w:tc>
      </w:tr>
      <w:tr w:rsidR="00DA5EE8" w:rsidRPr="00DA5EE8" w14:paraId="4CFDCF24"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5028D662" w14:textId="77777777" w:rsidR="00DA5EE8" w:rsidRPr="00DA5EE8" w:rsidRDefault="00DA5EE8" w:rsidP="00DA5EE8">
            <w:pPr>
              <w:textAlignment w:val="baseline"/>
              <w:rPr>
                <w:sz w:val="22"/>
                <w:lang w:eastAsia="zh-CN"/>
              </w:rPr>
            </w:pPr>
            <w:r w:rsidRPr="00DA5EE8">
              <w:rPr>
                <w:sz w:val="22"/>
                <w:lang w:eastAsia="zh-CN"/>
              </w:rPr>
              <w:t>SSB periodicity</w:t>
            </w:r>
          </w:p>
        </w:tc>
        <w:tc>
          <w:tcPr>
            <w:tcW w:w="4816" w:type="dxa"/>
            <w:tcBorders>
              <w:top w:val="single" w:sz="4" w:space="0" w:color="auto"/>
              <w:left w:val="single" w:sz="4" w:space="0" w:color="auto"/>
              <w:bottom w:val="single" w:sz="4" w:space="0" w:color="auto"/>
              <w:right w:val="single" w:sz="4" w:space="0" w:color="auto"/>
            </w:tcBorders>
            <w:vAlign w:val="center"/>
            <w:hideMark/>
          </w:tcPr>
          <w:p w14:paraId="49B55800" w14:textId="77777777" w:rsidR="00DA5EE8" w:rsidRPr="00DA5EE8" w:rsidRDefault="00DA5EE8" w:rsidP="00DA5EE8">
            <w:pPr>
              <w:jc w:val="center"/>
              <w:textAlignment w:val="baseline"/>
              <w:rPr>
                <w:sz w:val="22"/>
                <w:lang w:eastAsia="zh-CN"/>
              </w:rPr>
            </w:pPr>
            <w:r w:rsidRPr="00DA5EE8">
              <w:rPr>
                <w:sz w:val="22"/>
                <w:lang w:eastAsia="zh-CN"/>
              </w:rPr>
              <w:t xml:space="preserve">20ms </w:t>
            </w:r>
          </w:p>
        </w:tc>
      </w:tr>
      <w:tr w:rsidR="00DA5EE8" w:rsidRPr="00DA5EE8" w14:paraId="348C0580"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40007B6F" w14:textId="77777777" w:rsidR="00DA5EE8" w:rsidRPr="00DA5EE8" w:rsidRDefault="00DA5EE8" w:rsidP="00DA5EE8">
            <w:pPr>
              <w:textAlignment w:val="baseline"/>
              <w:rPr>
                <w:sz w:val="22"/>
                <w:lang w:eastAsia="zh-CN"/>
              </w:rPr>
            </w:pPr>
            <w:r w:rsidRPr="00DA5EE8">
              <w:rPr>
                <w:sz w:val="22"/>
                <w:lang w:eastAsia="zh-CN"/>
              </w:rPr>
              <w:t>TRS periodicity</w:t>
            </w:r>
          </w:p>
        </w:tc>
        <w:tc>
          <w:tcPr>
            <w:tcW w:w="4816" w:type="dxa"/>
            <w:tcBorders>
              <w:top w:val="single" w:sz="4" w:space="0" w:color="auto"/>
              <w:left w:val="single" w:sz="4" w:space="0" w:color="auto"/>
              <w:bottom w:val="single" w:sz="4" w:space="0" w:color="auto"/>
              <w:right w:val="single" w:sz="4" w:space="0" w:color="auto"/>
            </w:tcBorders>
            <w:vAlign w:val="center"/>
            <w:hideMark/>
          </w:tcPr>
          <w:p w14:paraId="6D8C259E" w14:textId="77777777" w:rsidR="00DA5EE8" w:rsidRPr="00DA5EE8" w:rsidRDefault="00DA5EE8" w:rsidP="00DA5EE8">
            <w:pPr>
              <w:jc w:val="center"/>
              <w:textAlignment w:val="baseline"/>
              <w:rPr>
                <w:sz w:val="22"/>
                <w:lang w:eastAsia="zh-CN"/>
              </w:rPr>
            </w:pPr>
            <w:r w:rsidRPr="00DA5EE8">
              <w:rPr>
                <w:sz w:val="22"/>
                <w:lang w:eastAsia="zh-CN"/>
              </w:rPr>
              <w:t>10ms or 20ms (Note 1)</w:t>
            </w:r>
          </w:p>
        </w:tc>
      </w:tr>
      <w:tr w:rsidR="00DA5EE8" w:rsidRPr="00DA5EE8" w14:paraId="74E330D4"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7ABBD6F0" w14:textId="77777777" w:rsidR="00DA5EE8" w:rsidRPr="00DA5EE8" w:rsidRDefault="00DA5EE8" w:rsidP="00DA5EE8">
            <w:pPr>
              <w:textAlignment w:val="baseline"/>
              <w:rPr>
                <w:sz w:val="22"/>
                <w:lang w:eastAsia="zh-CN"/>
              </w:rPr>
            </w:pPr>
            <w:r w:rsidRPr="00DA5EE8">
              <w:rPr>
                <w:sz w:val="22"/>
                <w:lang w:eastAsia="zh-CN"/>
              </w:rPr>
              <w:t>Propagation conditions</w:t>
            </w:r>
          </w:p>
        </w:tc>
        <w:tc>
          <w:tcPr>
            <w:tcW w:w="4816" w:type="dxa"/>
            <w:tcBorders>
              <w:top w:val="single" w:sz="4" w:space="0" w:color="auto"/>
              <w:left w:val="single" w:sz="4" w:space="0" w:color="auto"/>
              <w:bottom w:val="single" w:sz="4" w:space="0" w:color="auto"/>
              <w:right w:val="single" w:sz="4" w:space="0" w:color="auto"/>
            </w:tcBorders>
            <w:vAlign w:val="center"/>
            <w:hideMark/>
          </w:tcPr>
          <w:p w14:paraId="1331B46B" w14:textId="77777777" w:rsidR="00DA5EE8" w:rsidRPr="00DA5EE8" w:rsidRDefault="00DA5EE8" w:rsidP="00DA5EE8">
            <w:pPr>
              <w:jc w:val="center"/>
              <w:textAlignment w:val="baseline"/>
              <w:rPr>
                <w:sz w:val="22"/>
                <w:lang w:val="en-GB" w:eastAsia="zh-CN"/>
              </w:rPr>
            </w:pPr>
            <w:r w:rsidRPr="00DA5EE8">
              <w:rPr>
                <w:sz w:val="22"/>
                <w:lang w:eastAsia="zh-CN"/>
              </w:rPr>
              <w:t>The details can be found in issue 1-1-3: Channel model for PDSCH requirements with Multi-Rx Reception</w:t>
            </w:r>
          </w:p>
        </w:tc>
      </w:tr>
      <w:tr w:rsidR="00DA5EE8" w:rsidRPr="00DA5EE8" w14:paraId="3AD811B0"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4AD52B8D" w14:textId="77777777" w:rsidR="00DA5EE8" w:rsidRPr="00DA5EE8" w:rsidRDefault="00DA5EE8" w:rsidP="00DA5EE8">
            <w:pPr>
              <w:textAlignment w:val="baseline"/>
              <w:rPr>
                <w:sz w:val="22"/>
                <w:lang w:eastAsia="zh-CN"/>
              </w:rPr>
            </w:pPr>
            <w:r w:rsidRPr="00DA5EE8">
              <w:rPr>
                <w:sz w:val="22"/>
                <w:lang w:eastAsia="zh-CN"/>
              </w:rPr>
              <w:t>Maximum Doppler shift</w:t>
            </w:r>
          </w:p>
        </w:tc>
        <w:tc>
          <w:tcPr>
            <w:tcW w:w="4816" w:type="dxa"/>
            <w:tcBorders>
              <w:top w:val="single" w:sz="4" w:space="0" w:color="auto"/>
              <w:left w:val="single" w:sz="4" w:space="0" w:color="auto"/>
              <w:bottom w:val="single" w:sz="4" w:space="0" w:color="auto"/>
              <w:right w:val="single" w:sz="4" w:space="0" w:color="auto"/>
            </w:tcBorders>
            <w:vAlign w:val="center"/>
            <w:hideMark/>
          </w:tcPr>
          <w:p w14:paraId="6EF4A7D9" w14:textId="77777777" w:rsidR="00DA5EE8" w:rsidRPr="00DA5EE8" w:rsidRDefault="00DA5EE8" w:rsidP="00DA5EE8">
            <w:pPr>
              <w:spacing w:line="256" w:lineRule="auto"/>
              <w:jc w:val="center"/>
              <w:rPr>
                <w:sz w:val="22"/>
                <w:lang w:val="en-GB"/>
              </w:rPr>
            </w:pPr>
            <w:r w:rsidRPr="00DA5EE8">
              <w:rPr>
                <w:sz w:val="22"/>
              </w:rPr>
              <w:t xml:space="preserve">9722 </w:t>
            </w:r>
          </w:p>
        </w:tc>
      </w:tr>
      <w:tr w:rsidR="00DA5EE8" w:rsidRPr="00DA5EE8" w14:paraId="0A2A2571" w14:textId="77777777" w:rsidTr="00331E82">
        <w:trPr>
          <w:jc w:val="center"/>
        </w:trPr>
        <w:tc>
          <w:tcPr>
            <w:tcW w:w="4815" w:type="dxa"/>
            <w:gridSpan w:val="2"/>
            <w:tcBorders>
              <w:top w:val="single" w:sz="4" w:space="0" w:color="auto"/>
              <w:left w:val="single" w:sz="4" w:space="0" w:color="auto"/>
              <w:bottom w:val="single" w:sz="4" w:space="0" w:color="auto"/>
              <w:right w:val="single" w:sz="4" w:space="0" w:color="auto"/>
            </w:tcBorders>
            <w:hideMark/>
          </w:tcPr>
          <w:p w14:paraId="0E2B6F79" w14:textId="77777777" w:rsidR="00DA5EE8" w:rsidRPr="00DA5EE8" w:rsidRDefault="00DA5EE8" w:rsidP="00DA5EE8">
            <w:pPr>
              <w:textAlignment w:val="baseline"/>
              <w:rPr>
                <w:sz w:val="22"/>
                <w:lang w:eastAsia="zh-CN"/>
              </w:rPr>
            </w:pPr>
            <w:r w:rsidRPr="00DA5EE8">
              <w:rPr>
                <w:sz w:val="22"/>
                <w:lang w:eastAsia="zh-CN"/>
              </w:rPr>
              <w:t>Test metric</w:t>
            </w:r>
          </w:p>
        </w:tc>
        <w:tc>
          <w:tcPr>
            <w:tcW w:w="4816" w:type="dxa"/>
            <w:tcBorders>
              <w:top w:val="single" w:sz="4" w:space="0" w:color="auto"/>
              <w:left w:val="single" w:sz="4" w:space="0" w:color="auto"/>
              <w:bottom w:val="single" w:sz="4" w:space="0" w:color="auto"/>
              <w:right w:val="single" w:sz="4" w:space="0" w:color="auto"/>
            </w:tcBorders>
            <w:vAlign w:val="center"/>
            <w:hideMark/>
          </w:tcPr>
          <w:p w14:paraId="336022F7" w14:textId="77777777" w:rsidR="00DA5EE8" w:rsidRPr="00DA5EE8" w:rsidRDefault="00DA5EE8" w:rsidP="00DA5EE8">
            <w:pPr>
              <w:jc w:val="center"/>
              <w:textAlignment w:val="baseline"/>
              <w:rPr>
                <w:sz w:val="22"/>
                <w:lang w:eastAsia="zh-CN"/>
              </w:rPr>
            </w:pPr>
            <w:r w:rsidRPr="00DA5EE8">
              <w:rPr>
                <w:sz w:val="22"/>
                <w:lang w:eastAsia="zh-CN"/>
              </w:rPr>
              <w:t>SNR at 70% of maximum throughput</w:t>
            </w:r>
          </w:p>
        </w:tc>
      </w:tr>
      <w:tr w:rsidR="00DA5EE8" w:rsidRPr="00DA5EE8" w14:paraId="0D5EDEF8" w14:textId="77777777" w:rsidTr="00331E82">
        <w:trPr>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0DEB0D03" w14:textId="77777777" w:rsidR="00DA5EE8" w:rsidRPr="00DA5EE8" w:rsidRDefault="00DA5EE8" w:rsidP="00DA5EE8">
            <w:pPr>
              <w:textAlignment w:val="baseline"/>
              <w:rPr>
                <w:sz w:val="22"/>
                <w:lang w:eastAsia="zh-CN"/>
              </w:rPr>
            </w:pPr>
            <w:r w:rsidRPr="00DA5EE8">
              <w:rPr>
                <w:sz w:val="22"/>
                <w:lang w:eastAsia="zh-CN"/>
              </w:rPr>
              <w:t xml:space="preserve">Note 1: No PDSCH scheduling   </w:t>
            </w:r>
          </w:p>
        </w:tc>
      </w:tr>
    </w:tbl>
    <w:p w14:paraId="0B9C9063" w14:textId="77777777" w:rsidR="00DA5EE8" w:rsidRPr="00DA5EE8" w:rsidRDefault="00DA5EE8" w:rsidP="00DA5EE8">
      <w:pPr>
        <w:spacing w:afterLines="50" w:after="120"/>
        <w:rPr>
          <w:szCs w:val="20"/>
          <w:lang w:val="en-GB" w:eastAsia="zh-CN"/>
        </w:rPr>
      </w:pPr>
    </w:p>
    <w:p w14:paraId="105BD399" w14:textId="77777777" w:rsidR="00DA5EE8" w:rsidRPr="00DA5EE8" w:rsidRDefault="00DA5EE8" w:rsidP="00DA5EE8">
      <w:pPr>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557"/>
        <w:gridCol w:w="2397"/>
        <w:gridCol w:w="617"/>
        <w:gridCol w:w="3192"/>
      </w:tblGrid>
      <w:tr w:rsidR="00DA5EE8" w:rsidRPr="00DA5EE8" w14:paraId="696BAC2B" w14:textId="77777777" w:rsidTr="00331E82">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D15FD0" w14:textId="77777777" w:rsidR="00DA5EE8" w:rsidRPr="00DA5EE8" w:rsidRDefault="00DA5EE8" w:rsidP="00DA5EE8">
            <w:pPr>
              <w:rPr>
                <w:szCs w:val="20"/>
              </w:rPr>
            </w:pPr>
            <w:bookmarkStart w:id="12" w:name="_Hlk92186407"/>
            <w:r w:rsidRPr="00DA5EE8">
              <w:t>Parameter</w:t>
            </w:r>
          </w:p>
        </w:tc>
        <w:tc>
          <w:tcPr>
            <w:tcW w:w="0" w:type="auto"/>
            <w:tcBorders>
              <w:top w:val="single" w:sz="4" w:space="0" w:color="auto"/>
              <w:left w:val="single" w:sz="4" w:space="0" w:color="auto"/>
              <w:bottom w:val="single" w:sz="4" w:space="0" w:color="auto"/>
              <w:right w:val="single" w:sz="4" w:space="0" w:color="auto"/>
            </w:tcBorders>
            <w:hideMark/>
          </w:tcPr>
          <w:p w14:paraId="54557020" w14:textId="77777777" w:rsidR="00DA5EE8" w:rsidRPr="00DA5EE8" w:rsidRDefault="00DA5EE8" w:rsidP="00DA5EE8">
            <w:r w:rsidRPr="00DA5EE8">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B52FD" w14:textId="77777777" w:rsidR="00DA5EE8" w:rsidRPr="00DA5EE8" w:rsidRDefault="00DA5EE8" w:rsidP="00DA5EE8">
            <w:r w:rsidRPr="00DA5EE8">
              <w:t>Value</w:t>
            </w:r>
          </w:p>
        </w:tc>
      </w:tr>
      <w:tr w:rsidR="00DA5EE8" w:rsidRPr="00DA5EE8" w14:paraId="158D2877" w14:textId="77777777" w:rsidTr="00331E82">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B8DBFD" w14:textId="77777777" w:rsidR="00DA5EE8" w:rsidRPr="00DA5EE8" w:rsidRDefault="00DA5EE8" w:rsidP="00DA5EE8">
            <w:r w:rsidRPr="00DA5EE8">
              <w:t>Duplex mode</w:t>
            </w:r>
          </w:p>
        </w:tc>
        <w:tc>
          <w:tcPr>
            <w:tcW w:w="0" w:type="auto"/>
            <w:tcBorders>
              <w:top w:val="single" w:sz="4" w:space="0" w:color="auto"/>
              <w:left w:val="single" w:sz="4" w:space="0" w:color="auto"/>
              <w:bottom w:val="single" w:sz="4" w:space="0" w:color="auto"/>
              <w:right w:val="single" w:sz="4" w:space="0" w:color="auto"/>
            </w:tcBorders>
          </w:tcPr>
          <w:p w14:paraId="68DC681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A929C90" w14:textId="77777777" w:rsidR="00DA5EE8" w:rsidRPr="00DA5EE8" w:rsidRDefault="00DA5EE8" w:rsidP="00DA5EE8">
            <w:r w:rsidRPr="00DA5EE8">
              <w:t>TDD</w:t>
            </w:r>
          </w:p>
        </w:tc>
      </w:tr>
      <w:tr w:rsidR="00DA5EE8" w:rsidRPr="00DA5EE8" w14:paraId="706D0917" w14:textId="77777777" w:rsidTr="00331E82">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562323" w14:textId="77777777" w:rsidR="00DA5EE8" w:rsidRPr="00DA5EE8" w:rsidRDefault="00DA5EE8" w:rsidP="00DA5EE8">
            <w:r w:rsidRPr="00DA5EE8">
              <w:t>Active DL BWP index</w:t>
            </w:r>
          </w:p>
        </w:tc>
        <w:tc>
          <w:tcPr>
            <w:tcW w:w="0" w:type="auto"/>
            <w:tcBorders>
              <w:top w:val="single" w:sz="4" w:space="0" w:color="auto"/>
              <w:left w:val="single" w:sz="4" w:space="0" w:color="auto"/>
              <w:bottom w:val="single" w:sz="4" w:space="0" w:color="auto"/>
              <w:right w:val="single" w:sz="4" w:space="0" w:color="auto"/>
            </w:tcBorders>
          </w:tcPr>
          <w:p w14:paraId="7A8EE19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6720D17" w14:textId="77777777" w:rsidR="00DA5EE8" w:rsidRPr="00DA5EE8" w:rsidRDefault="00DA5EE8" w:rsidP="00DA5EE8">
            <w:r w:rsidRPr="00DA5EE8">
              <w:t>1</w:t>
            </w:r>
          </w:p>
        </w:tc>
      </w:tr>
      <w:tr w:rsidR="00DA5EE8" w:rsidRPr="00DA5EE8" w14:paraId="7774B3D5" w14:textId="77777777" w:rsidTr="00331E82">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2029A1D" w14:textId="77777777" w:rsidR="00DA5EE8" w:rsidRPr="00DA5EE8" w:rsidRDefault="00DA5EE8" w:rsidP="00DA5EE8">
            <w:r w:rsidRPr="00DA5EE8">
              <w:lastRenderedPageBreak/>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F0D98" w14:textId="77777777" w:rsidR="00DA5EE8" w:rsidRPr="00DA5EE8" w:rsidRDefault="00DA5EE8" w:rsidP="00DA5EE8">
            <w:r w:rsidRPr="00DA5EE8">
              <w:t>TCI state</w:t>
            </w:r>
          </w:p>
        </w:tc>
        <w:tc>
          <w:tcPr>
            <w:tcW w:w="0" w:type="auto"/>
            <w:tcBorders>
              <w:top w:val="single" w:sz="4" w:space="0" w:color="auto"/>
              <w:left w:val="single" w:sz="4" w:space="0" w:color="auto"/>
              <w:bottom w:val="single" w:sz="4" w:space="0" w:color="auto"/>
              <w:right w:val="single" w:sz="4" w:space="0" w:color="auto"/>
            </w:tcBorders>
          </w:tcPr>
          <w:p w14:paraId="00196FD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AE53D7C" w14:textId="77777777" w:rsidR="00DA5EE8" w:rsidRPr="00DA5EE8" w:rsidRDefault="00DA5EE8" w:rsidP="00DA5EE8">
            <w:r w:rsidRPr="00DA5EE8">
              <w:t>Note 1</w:t>
            </w:r>
          </w:p>
        </w:tc>
      </w:tr>
      <w:tr w:rsidR="00DA5EE8" w:rsidRPr="00DA5EE8" w14:paraId="3707DE5C"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EEAF" w14:textId="77777777" w:rsidR="00DA5EE8" w:rsidRPr="00DA5EE8" w:rsidRDefault="00DA5EE8" w:rsidP="00DA5EE8">
            <w:r w:rsidRPr="00DA5EE8">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8969A" w14:textId="77777777" w:rsidR="00DA5EE8" w:rsidRPr="00DA5EE8" w:rsidRDefault="00DA5EE8" w:rsidP="00DA5EE8">
            <w:r w:rsidRPr="00DA5EE8">
              <w:t>Mapping type</w:t>
            </w:r>
          </w:p>
        </w:tc>
        <w:tc>
          <w:tcPr>
            <w:tcW w:w="0" w:type="auto"/>
            <w:tcBorders>
              <w:top w:val="single" w:sz="4" w:space="0" w:color="auto"/>
              <w:left w:val="single" w:sz="4" w:space="0" w:color="auto"/>
              <w:bottom w:val="single" w:sz="4" w:space="0" w:color="auto"/>
              <w:right w:val="single" w:sz="4" w:space="0" w:color="auto"/>
            </w:tcBorders>
          </w:tcPr>
          <w:p w14:paraId="2706626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AFA7FDC" w14:textId="77777777" w:rsidR="00DA5EE8" w:rsidRPr="00DA5EE8" w:rsidRDefault="00DA5EE8" w:rsidP="00DA5EE8">
            <w:r w:rsidRPr="00DA5EE8">
              <w:t>Type A</w:t>
            </w:r>
          </w:p>
        </w:tc>
      </w:tr>
      <w:tr w:rsidR="00DA5EE8" w:rsidRPr="00DA5EE8" w14:paraId="77929C8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A352E"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0703AD" w14:textId="77777777" w:rsidR="00DA5EE8" w:rsidRPr="00DA5EE8" w:rsidRDefault="00DA5EE8" w:rsidP="00DA5EE8">
            <w:r w:rsidRPr="00DA5EE8">
              <w:t>k0</w:t>
            </w:r>
          </w:p>
        </w:tc>
        <w:tc>
          <w:tcPr>
            <w:tcW w:w="0" w:type="auto"/>
            <w:tcBorders>
              <w:top w:val="single" w:sz="4" w:space="0" w:color="auto"/>
              <w:left w:val="single" w:sz="4" w:space="0" w:color="auto"/>
              <w:bottom w:val="single" w:sz="4" w:space="0" w:color="auto"/>
              <w:right w:val="single" w:sz="4" w:space="0" w:color="auto"/>
            </w:tcBorders>
          </w:tcPr>
          <w:p w14:paraId="2724AEC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5520B91" w14:textId="77777777" w:rsidR="00DA5EE8" w:rsidRPr="00DA5EE8" w:rsidRDefault="00DA5EE8" w:rsidP="00DA5EE8">
            <w:r w:rsidRPr="00DA5EE8">
              <w:t>0</w:t>
            </w:r>
          </w:p>
        </w:tc>
      </w:tr>
      <w:tr w:rsidR="00DA5EE8" w:rsidRPr="00DA5EE8" w14:paraId="72A3736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F11B"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50768B" w14:textId="77777777" w:rsidR="00DA5EE8" w:rsidRPr="00DA5EE8" w:rsidRDefault="00DA5EE8" w:rsidP="00DA5EE8">
            <w:r w:rsidRPr="00DA5EE8">
              <w:t>Starting symbol (S)</w:t>
            </w:r>
          </w:p>
        </w:tc>
        <w:tc>
          <w:tcPr>
            <w:tcW w:w="0" w:type="auto"/>
            <w:tcBorders>
              <w:top w:val="single" w:sz="4" w:space="0" w:color="auto"/>
              <w:left w:val="single" w:sz="4" w:space="0" w:color="auto"/>
              <w:bottom w:val="single" w:sz="4" w:space="0" w:color="auto"/>
              <w:right w:val="single" w:sz="4" w:space="0" w:color="auto"/>
            </w:tcBorders>
          </w:tcPr>
          <w:p w14:paraId="00E0954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2CAA186" w14:textId="77777777" w:rsidR="00DA5EE8" w:rsidRPr="00DA5EE8" w:rsidRDefault="00DA5EE8" w:rsidP="00DA5EE8">
            <w:r w:rsidRPr="00DA5EE8">
              <w:t>1</w:t>
            </w:r>
          </w:p>
        </w:tc>
      </w:tr>
      <w:tr w:rsidR="00DA5EE8" w:rsidRPr="00DA5EE8" w14:paraId="031453C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7CE1"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596409" w14:textId="77777777" w:rsidR="00DA5EE8" w:rsidRPr="00DA5EE8" w:rsidRDefault="00DA5EE8" w:rsidP="00DA5EE8">
            <w:r w:rsidRPr="00DA5EE8">
              <w:t>Length (L)</w:t>
            </w:r>
          </w:p>
        </w:tc>
        <w:tc>
          <w:tcPr>
            <w:tcW w:w="0" w:type="auto"/>
            <w:tcBorders>
              <w:top w:val="single" w:sz="4" w:space="0" w:color="auto"/>
              <w:left w:val="single" w:sz="4" w:space="0" w:color="auto"/>
              <w:bottom w:val="single" w:sz="4" w:space="0" w:color="auto"/>
              <w:right w:val="single" w:sz="4" w:space="0" w:color="auto"/>
            </w:tcBorders>
          </w:tcPr>
          <w:p w14:paraId="5C5F6BC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3B5DE0C" w14:textId="77777777" w:rsidR="00DA5EE8" w:rsidRPr="00DA5EE8" w:rsidRDefault="00DA5EE8" w:rsidP="00DA5EE8">
            <w:r w:rsidRPr="00DA5EE8">
              <w:t>Specific to each Reference channel</w:t>
            </w:r>
          </w:p>
        </w:tc>
      </w:tr>
      <w:tr w:rsidR="00DA5EE8" w:rsidRPr="00DA5EE8" w14:paraId="2B8F563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E6523"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DACEE1" w14:textId="77777777" w:rsidR="00DA5EE8" w:rsidRPr="00DA5EE8" w:rsidRDefault="00DA5EE8" w:rsidP="00DA5EE8">
            <w:r w:rsidRPr="00DA5EE8">
              <w:t>PDSCH aggregation factor</w:t>
            </w:r>
          </w:p>
        </w:tc>
        <w:tc>
          <w:tcPr>
            <w:tcW w:w="0" w:type="auto"/>
            <w:tcBorders>
              <w:top w:val="single" w:sz="4" w:space="0" w:color="auto"/>
              <w:left w:val="single" w:sz="4" w:space="0" w:color="auto"/>
              <w:bottom w:val="single" w:sz="4" w:space="0" w:color="auto"/>
              <w:right w:val="single" w:sz="4" w:space="0" w:color="auto"/>
            </w:tcBorders>
          </w:tcPr>
          <w:p w14:paraId="403F4C1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75679E6" w14:textId="77777777" w:rsidR="00DA5EE8" w:rsidRPr="00DA5EE8" w:rsidRDefault="00DA5EE8" w:rsidP="00DA5EE8">
            <w:r w:rsidRPr="00DA5EE8">
              <w:t>1</w:t>
            </w:r>
          </w:p>
        </w:tc>
      </w:tr>
      <w:tr w:rsidR="00DA5EE8" w:rsidRPr="00DA5EE8" w14:paraId="12A171C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AE714"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FAA1B" w14:textId="77777777" w:rsidR="00DA5EE8" w:rsidRPr="00DA5EE8" w:rsidRDefault="00DA5EE8" w:rsidP="00DA5EE8">
            <w:r w:rsidRPr="00DA5EE8">
              <w:t>PRB bundling type</w:t>
            </w:r>
          </w:p>
        </w:tc>
        <w:tc>
          <w:tcPr>
            <w:tcW w:w="0" w:type="auto"/>
            <w:tcBorders>
              <w:top w:val="single" w:sz="4" w:space="0" w:color="auto"/>
              <w:left w:val="single" w:sz="4" w:space="0" w:color="auto"/>
              <w:bottom w:val="single" w:sz="4" w:space="0" w:color="auto"/>
              <w:right w:val="single" w:sz="4" w:space="0" w:color="auto"/>
            </w:tcBorders>
          </w:tcPr>
          <w:p w14:paraId="181D9E5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350ED03" w14:textId="77777777" w:rsidR="00DA5EE8" w:rsidRPr="00DA5EE8" w:rsidRDefault="00DA5EE8" w:rsidP="00DA5EE8">
            <w:r w:rsidRPr="00DA5EE8">
              <w:t>Static</w:t>
            </w:r>
          </w:p>
        </w:tc>
      </w:tr>
      <w:tr w:rsidR="00DA5EE8" w:rsidRPr="00DA5EE8" w14:paraId="088365A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658B3"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D5A577" w14:textId="77777777" w:rsidR="00DA5EE8" w:rsidRPr="00DA5EE8" w:rsidRDefault="00DA5EE8" w:rsidP="00DA5EE8">
            <w:r w:rsidRPr="00DA5EE8">
              <w:t>PRB bundling size</w:t>
            </w:r>
          </w:p>
        </w:tc>
        <w:tc>
          <w:tcPr>
            <w:tcW w:w="0" w:type="auto"/>
            <w:tcBorders>
              <w:top w:val="single" w:sz="4" w:space="0" w:color="auto"/>
              <w:left w:val="single" w:sz="4" w:space="0" w:color="auto"/>
              <w:bottom w:val="single" w:sz="4" w:space="0" w:color="auto"/>
              <w:right w:val="single" w:sz="4" w:space="0" w:color="auto"/>
            </w:tcBorders>
          </w:tcPr>
          <w:p w14:paraId="7F39A94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220344D" w14:textId="77777777" w:rsidR="00DA5EE8" w:rsidRPr="00DA5EE8" w:rsidRDefault="00DA5EE8" w:rsidP="00DA5EE8">
            <w:r w:rsidRPr="00DA5EE8">
              <w:t>2</w:t>
            </w:r>
          </w:p>
        </w:tc>
      </w:tr>
      <w:tr w:rsidR="00DA5EE8" w:rsidRPr="00DA5EE8" w14:paraId="55FE355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D4C4"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51FAD" w14:textId="77777777" w:rsidR="00DA5EE8" w:rsidRPr="00DA5EE8" w:rsidRDefault="00DA5EE8" w:rsidP="00DA5EE8">
            <w:r w:rsidRPr="00DA5EE8">
              <w:t>Resource allocation type</w:t>
            </w:r>
          </w:p>
        </w:tc>
        <w:tc>
          <w:tcPr>
            <w:tcW w:w="0" w:type="auto"/>
            <w:tcBorders>
              <w:top w:val="single" w:sz="4" w:space="0" w:color="auto"/>
              <w:left w:val="single" w:sz="4" w:space="0" w:color="auto"/>
              <w:bottom w:val="single" w:sz="4" w:space="0" w:color="auto"/>
              <w:right w:val="single" w:sz="4" w:space="0" w:color="auto"/>
            </w:tcBorders>
          </w:tcPr>
          <w:p w14:paraId="21ECD35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5757460" w14:textId="77777777" w:rsidR="00DA5EE8" w:rsidRPr="00DA5EE8" w:rsidRDefault="00DA5EE8" w:rsidP="00DA5EE8">
            <w:r w:rsidRPr="00DA5EE8">
              <w:t>Type 0</w:t>
            </w:r>
          </w:p>
        </w:tc>
      </w:tr>
      <w:tr w:rsidR="00DA5EE8" w:rsidRPr="00DA5EE8" w14:paraId="3CFD6F7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0C909"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D18DC" w14:textId="77777777" w:rsidR="00DA5EE8" w:rsidRPr="00DA5EE8" w:rsidRDefault="00DA5EE8" w:rsidP="00DA5EE8">
            <w:r w:rsidRPr="00DA5EE8">
              <w:t>RBG size</w:t>
            </w:r>
          </w:p>
        </w:tc>
        <w:tc>
          <w:tcPr>
            <w:tcW w:w="0" w:type="auto"/>
            <w:tcBorders>
              <w:top w:val="single" w:sz="4" w:space="0" w:color="auto"/>
              <w:left w:val="single" w:sz="4" w:space="0" w:color="auto"/>
              <w:bottom w:val="single" w:sz="4" w:space="0" w:color="auto"/>
              <w:right w:val="single" w:sz="4" w:space="0" w:color="auto"/>
            </w:tcBorders>
          </w:tcPr>
          <w:p w14:paraId="14EFB1C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A83CA87" w14:textId="77777777" w:rsidR="00DA5EE8" w:rsidRPr="00DA5EE8" w:rsidRDefault="00DA5EE8" w:rsidP="00DA5EE8">
            <w:r w:rsidRPr="00DA5EE8">
              <w:t>Config2</w:t>
            </w:r>
          </w:p>
        </w:tc>
      </w:tr>
      <w:tr w:rsidR="00DA5EE8" w:rsidRPr="00DA5EE8" w14:paraId="27611C7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9FA93"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FECB25" w14:textId="77777777" w:rsidR="00DA5EE8" w:rsidRPr="00DA5EE8" w:rsidRDefault="00DA5EE8" w:rsidP="00DA5EE8">
            <w:r w:rsidRPr="00DA5EE8">
              <w:t>VRB-to-PRB mapping type</w:t>
            </w:r>
          </w:p>
        </w:tc>
        <w:tc>
          <w:tcPr>
            <w:tcW w:w="0" w:type="auto"/>
            <w:tcBorders>
              <w:top w:val="single" w:sz="4" w:space="0" w:color="auto"/>
              <w:left w:val="single" w:sz="4" w:space="0" w:color="auto"/>
              <w:bottom w:val="single" w:sz="4" w:space="0" w:color="auto"/>
              <w:right w:val="single" w:sz="4" w:space="0" w:color="auto"/>
            </w:tcBorders>
          </w:tcPr>
          <w:p w14:paraId="59C419F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32401AD" w14:textId="77777777" w:rsidR="00DA5EE8" w:rsidRPr="00DA5EE8" w:rsidRDefault="00DA5EE8" w:rsidP="00DA5EE8">
            <w:r w:rsidRPr="00DA5EE8">
              <w:t>Non-interleaved</w:t>
            </w:r>
          </w:p>
        </w:tc>
      </w:tr>
      <w:tr w:rsidR="00DA5EE8" w:rsidRPr="00DA5EE8" w14:paraId="73C627F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EF506"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ACC8F" w14:textId="77777777" w:rsidR="00DA5EE8" w:rsidRPr="00DA5EE8" w:rsidRDefault="00DA5EE8" w:rsidP="00DA5EE8">
            <w:r w:rsidRPr="00DA5EE8">
              <w:t xml:space="preserve">VRB-to-PRB mapping </w:t>
            </w:r>
            <w:proofErr w:type="spellStart"/>
            <w:r w:rsidRPr="00DA5EE8">
              <w:t>interleaver</w:t>
            </w:r>
            <w:proofErr w:type="spellEnd"/>
            <w:r w:rsidRPr="00DA5EE8">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665A9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DAD7DF7" w14:textId="77777777" w:rsidR="00DA5EE8" w:rsidRPr="00DA5EE8" w:rsidRDefault="00DA5EE8" w:rsidP="00DA5EE8">
            <w:r w:rsidRPr="00DA5EE8">
              <w:t>N/A</w:t>
            </w:r>
          </w:p>
        </w:tc>
      </w:tr>
      <w:tr w:rsidR="00DA5EE8" w:rsidRPr="00DA5EE8" w14:paraId="549880B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9557B"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0FC44" w14:textId="77777777" w:rsidR="00DA5EE8" w:rsidRPr="00DA5EE8" w:rsidRDefault="00DA5EE8" w:rsidP="00DA5EE8">
            <w:r w:rsidRPr="00DA5EE8">
              <w:t>TCI state</w:t>
            </w:r>
          </w:p>
        </w:tc>
        <w:tc>
          <w:tcPr>
            <w:tcW w:w="0" w:type="auto"/>
            <w:tcBorders>
              <w:top w:val="single" w:sz="4" w:space="0" w:color="auto"/>
              <w:left w:val="single" w:sz="4" w:space="0" w:color="auto"/>
              <w:bottom w:val="single" w:sz="4" w:space="0" w:color="auto"/>
              <w:right w:val="single" w:sz="4" w:space="0" w:color="auto"/>
            </w:tcBorders>
          </w:tcPr>
          <w:p w14:paraId="40EA997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30E3F21" w14:textId="77777777" w:rsidR="00DA5EE8" w:rsidRPr="00DA5EE8" w:rsidRDefault="00DA5EE8" w:rsidP="00DA5EE8">
            <w:r w:rsidRPr="00DA5EE8">
              <w:t>Note 1</w:t>
            </w:r>
          </w:p>
        </w:tc>
      </w:tr>
      <w:tr w:rsidR="00DA5EE8" w:rsidRPr="00DA5EE8" w14:paraId="6C515BF2"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8FFC39" w14:textId="77777777" w:rsidR="00DA5EE8" w:rsidRPr="00DA5EE8" w:rsidRDefault="00DA5EE8" w:rsidP="00DA5EE8">
            <w:r w:rsidRPr="00DA5EE8">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CC0993" w14:textId="77777777" w:rsidR="00DA5EE8" w:rsidRPr="00DA5EE8" w:rsidRDefault="00DA5EE8" w:rsidP="00DA5EE8">
            <w:r w:rsidRPr="00DA5EE8">
              <w:t>DMRS Type</w:t>
            </w:r>
          </w:p>
        </w:tc>
        <w:tc>
          <w:tcPr>
            <w:tcW w:w="0" w:type="auto"/>
            <w:tcBorders>
              <w:top w:val="single" w:sz="4" w:space="0" w:color="auto"/>
              <w:left w:val="single" w:sz="4" w:space="0" w:color="auto"/>
              <w:bottom w:val="single" w:sz="4" w:space="0" w:color="auto"/>
              <w:right w:val="single" w:sz="4" w:space="0" w:color="auto"/>
            </w:tcBorders>
          </w:tcPr>
          <w:p w14:paraId="6598116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5E0CE27" w14:textId="77777777" w:rsidR="00DA5EE8" w:rsidRPr="00DA5EE8" w:rsidRDefault="00DA5EE8" w:rsidP="00DA5EE8">
            <w:r w:rsidRPr="00DA5EE8">
              <w:t>Type 1</w:t>
            </w:r>
          </w:p>
        </w:tc>
      </w:tr>
      <w:tr w:rsidR="00DA5EE8" w:rsidRPr="00DA5EE8" w14:paraId="33CB4A4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5272"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0498E2" w14:textId="77777777" w:rsidR="00DA5EE8" w:rsidRPr="00DA5EE8" w:rsidRDefault="00DA5EE8" w:rsidP="00DA5EE8">
            <w:r w:rsidRPr="00DA5EE8">
              <w:t>Number of additional DMRS</w:t>
            </w:r>
          </w:p>
        </w:tc>
        <w:tc>
          <w:tcPr>
            <w:tcW w:w="0" w:type="auto"/>
            <w:tcBorders>
              <w:top w:val="single" w:sz="4" w:space="0" w:color="auto"/>
              <w:left w:val="single" w:sz="4" w:space="0" w:color="auto"/>
              <w:bottom w:val="single" w:sz="4" w:space="0" w:color="auto"/>
              <w:right w:val="single" w:sz="4" w:space="0" w:color="auto"/>
            </w:tcBorders>
          </w:tcPr>
          <w:p w14:paraId="4469FC2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0FB4D25" w14:textId="77777777" w:rsidR="00DA5EE8" w:rsidRPr="00DA5EE8" w:rsidRDefault="00DA5EE8" w:rsidP="00DA5EE8">
            <w:r w:rsidRPr="00DA5EE8">
              <w:t>2</w:t>
            </w:r>
          </w:p>
        </w:tc>
      </w:tr>
      <w:tr w:rsidR="00DA5EE8" w:rsidRPr="00DA5EE8" w14:paraId="042755A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D445C" w14:textId="77777777" w:rsidR="00DA5EE8" w:rsidRPr="00DA5EE8" w:rsidRDefault="00DA5EE8" w:rsidP="00DA5EE8">
            <w:pPr>
              <w:spacing w:after="0"/>
              <w:rPr>
                <w:lang w:val="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44A99" w14:textId="77777777" w:rsidR="00DA5EE8" w:rsidRPr="00DA5EE8" w:rsidRDefault="00DA5EE8" w:rsidP="00DA5EE8">
            <w:r w:rsidRPr="00DA5EE8">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F8EACD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F8A9FF4" w14:textId="77777777" w:rsidR="00DA5EE8" w:rsidRPr="00DA5EE8" w:rsidRDefault="00DA5EE8" w:rsidP="00DA5EE8">
            <w:r w:rsidRPr="00DA5EE8">
              <w:t>1</w:t>
            </w:r>
          </w:p>
        </w:tc>
        <w:bookmarkEnd w:id="12"/>
      </w:tr>
      <w:tr w:rsidR="00DA5EE8" w:rsidRPr="00DA5EE8" w14:paraId="0FF29F5D"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D541C" w14:textId="77777777" w:rsidR="00DA5EE8" w:rsidRPr="00DA5EE8" w:rsidRDefault="00DA5EE8" w:rsidP="00DA5EE8">
            <w:r w:rsidRPr="00DA5EE8">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0A6B7" w14:textId="77777777" w:rsidR="00DA5EE8" w:rsidRPr="00DA5EE8" w:rsidRDefault="00DA5EE8" w:rsidP="00DA5EE8">
            <w:r w:rsidRPr="00DA5EE8">
              <w:t>Resource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88DBA"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2091EAD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8EB24E2" w14:textId="77777777" w:rsidR="00DA5EE8" w:rsidRPr="00DA5EE8" w:rsidRDefault="00DA5EE8" w:rsidP="00DA5EE8">
            <w:r w:rsidRPr="00DA5EE8">
              <w:t>0 for CSI-RS resource 1,2,3,4</w:t>
            </w:r>
          </w:p>
        </w:tc>
      </w:tr>
      <w:tr w:rsidR="00DA5EE8" w:rsidRPr="00DA5EE8" w14:paraId="6F3726F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5B2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7D27"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416AA"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C6634E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8083DC8" w14:textId="77777777" w:rsidR="00DA5EE8" w:rsidRPr="00DA5EE8" w:rsidRDefault="00DA5EE8" w:rsidP="00DA5EE8">
            <w:r w:rsidRPr="00DA5EE8">
              <w:t>l0 = 5 for CSI-RS resource 1 and 3</w:t>
            </w:r>
          </w:p>
        </w:tc>
      </w:tr>
      <w:tr w:rsidR="00DA5EE8" w:rsidRPr="00DA5EE8" w14:paraId="3B8E3B8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E3DE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8F1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5C7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667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2CAE2" w14:textId="77777777" w:rsidR="00DA5EE8" w:rsidRPr="00DA5EE8" w:rsidRDefault="00DA5EE8" w:rsidP="00DA5EE8">
            <w:r w:rsidRPr="00DA5EE8">
              <w:t>l0 = 9 for CSI-RS resource 2 and 4</w:t>
            </w:r>
          </w:p>
        </w:tc>
      </w:tr>
      <w:tr w:rsidR="00DA5EE8" w:rsidRPr="00DA5EE8" w14:paraId="24B2E8E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CA5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06F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DCA09"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A8F7"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E292" w14:textId="77777777" w:rsidR="00DA5EE8" w:rsidRPr="00DA5EE8" w:rsidRDefault="00DA5EE8" w:rsidP="00DA5EE8">
            <w:r w:rsidRPr="00DA5EE8">
              <w:t>80 for CSI-RS resource 1,2,3,4</w:t>
            </w:r>
          </w:p>
        </w:tc>
      </w:tr>
      <w:tr w:rsidR="00DA5EE8" w:rsidRPr="00DA5EE8" w14:paraId="51CA0B7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0AE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3F57"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5D222"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B40EA"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0D52" w14:textId="77777777" w:rsidR="00DA5EE8" w:rsidRPr="00DA5EE8" w:rsidRDefault="00DA5EE8" w:rsidP="00DA5EE8">
            <w:r w:rsidRPr="00DA5EE8">
              <w:t>2 for CSI-RS resource 1 and 2</w:t>
            </w:r>
          </w:p>
        </w:tc>
      </w:tr>
      <w:tr w:rsidR="00DA5EE8" w:rsidRPr="00DA5EE8" w14:paraId="151A848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66D5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29F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217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02C3"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CA94" w14:textId="77777777" w:rsidR="00DA5EE8" w:rsidRPr="00DA5EE8" w:rsidRDefault="00DA5EE8" w:rsidP="00DA5EE8">
            <w:r w:rsidRPr="00DA5EE8">
              <w:t>3 for CSI-RS resource 3 and 4</w:t>
            </w:r>
          </w:p>
        </w:tc>
      </w:tr>
      <w:tr w:rsidR="00DA5EE8" w:rsidRPr="00DA5EE8" w14:paraId="3DA245A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A22B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251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4B034"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5668891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3610FA8" w14:textId="77777777" w:rsidR="00DA5EE8" w:rsidRPr="00DA5EE8" w:rsidRDefault="00DA5EE8" w:rsidP="00DA5EE8">
            <w:r w:rsidRPr="00DA5EE8">
              <w:t>TCI state #4</w:t>
            </w:r>
          </w:p>
        </w:tc>
      </w:tr>
      <w:tr w:rsidR="00DA5EE8" w:rsidRPr="00DA5EE8" w14:paraId="1D11F35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ABD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922C"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677A0"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5878269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46C62AB" w14:textId="77777777" w:rsidR="00DA5EE8" w:rsidRPr="00DA5EE8" w:rsidRDefault="00DA5EE8" w:rsidP="00DA5EE8">
            <w:r w:rsidRPr="00DA5EE8">
              <w:t>Start PRB 0</w:t>
            </w:r>
          </w:p>
        </w:tc>
      </w:tr>
      <w:tr w:rsidR="00DA5EE8" w:rsidRPr="00DA5EE8" w14:paraId="755A581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4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6E89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873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9F0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16773"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5006BBA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E50A"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EC6827" w14:textId="77777777" w:rsidR="00DA5EE8" w:rsidRPr="00DA5EE8" w:rsidRDefault="00DA5EE8" w:rsidP="00DA5EE8">
            <w:r w:rsidRPr="00DA5EE8">
              <w:t>Resource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90DC"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781628F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52DFB1A" w14:textId="77777777" w:rsidR="00DA5EE8" w:rsidRPr="00DA5EE8" w:rsidRDefault="00DA5EE8" w:rsidP="00DA5EE8">
            <w:r w:rsidRPr="00DA5EE8">
              <w:t>0 for CSI-RS resource 5,6,7,8</w:t>
            </w:r>
          </w:p>
        </w:tc>
      </w:tr>
      <w:tr w:rsidR="00DA5EE8" w:rsidRPr="00DA5EE8" w14:paraId="134014D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90F9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EB1A"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021F4"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4C381D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B597DE8" w14:textId="77777777" w:rsidR="00DA5EE8" w:rsidRPr="00DA5EE8" w:rsidRDefault="00DA5EE8" w:rsidP="00DA5EE8">
            <w:r w:rsidRPr="00DA5EE8">
              <w:t>l0 = 4 for CSI-RS resource 5 and 7</w:t>
            </w:r>
          </w:p>
        </w:tc>
      </w:tr>
      <w:tr w:rsidR="00DA5EE8" w:rsidRPr="00DA5EE8" w14:paraId="6413B06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0A4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B93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EC4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8C9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C0474" w14:textId="77777777" w:rsidR="00DA5EE8" w:rsidRPr="00DA5EE8" w:rsidRDefault="00DA5EE8" w:rsidP="00DA5EE8">
            <w:r w:rsidRPr="00DA5EE8">
              <w:t>l0 = 8 for CSI-RS resource 6 and 8</w:t>
            </w:r>
          </w:p>
        </w:tc>
      </w:tr>
      <w:tr w:rsidR="00DA5EE8" w:rsidRPr="00DA5EE8" w14:paraId="449EA8A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4411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834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6A4B9"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A03D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C5D2" w14:textId="77777777" w:rsidR="00DA5EE8" w:rsidRPr="00DA5EE8" w:rsidRDefault="00DA5EE8" w:rsidP="00DA5EE8">
            <w:r w:rsidRPr="00DA5EE8">
              <w:t>80 for CSI-RS resource 5,6,7,8</w:t>
            </w:r>
          </w:p>
        </w:tc>
      </w:tr>
      <w:tr w:rsidR="00DA5EE8" w:rsidRPr="00DA5EE8" w14:paraId="33AFD44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1F8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B31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A8D63"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ECC4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EC9C8" w14:textId="77777777" w:rsidR="00DA5EE8" w:rsidRPr="00DA5EE8" w:rsidRDefault="00DA5EE8" w:rsidP="00DA5EE8">
            <w:r w:rsidRPr="00DA5EE8">
              <w:t>2 for CSI-RS resource 5 and 6</w:t>
            </w:r>
          </w:p>
        </w:tc>
      </w:tr>
      <w:tr w:rsidR="00DA5EE8" w:rsidRPr="00DA5EE8" w14:paraId="0874074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F5A5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B94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308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E956"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C3041" w14:textId="77777777" w:rsidR="00DA5EE8" w:rsidRPr="00DA5EE8" w:rsidRDefault="00DA5EE8" w:rsidP="00DA5EE8">
            <w:r w:rsidRPr="00DA5EE8">
              <w:t>3 for CSI-RS resource 7 and 8</w:t>
            </w:r>
          </w:p>
        </w:tc>
      </w:tr>
      <w:tr w:rsidR="00DA5EE8" w:rsidRPr="00DA5EE8" w14:paraId="1E50824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8FF1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E372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6076"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314C61A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A4B8595" w14:textId="77777777" w:rsidR="00DA5EE8" w:rsidRPr="00DA5EE8" w:rsidRDefault="00DA5EE8" w:rsidP="00DA5EE8">
            <w:r w:rsidRPr="00DA5EE8">
              <w:t>TCI state #5</w:t>
            </w:r>
          </w:p>
        </w:tc>
      </w:tr>
      <w:tr w:rsidR="00DA5EE8" w:rsidRPr="00DA5EE8" w14:paraId="4741F54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3C1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788C9"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73F5E"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1C6C36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143207B" w14:textId="77777777" w:rsidR="00DA5EE8" w:rsidRPr="00DA5EE8" w:rsidRDefault="00DA5EE8" w:rsidP="00DA5EE8">
            <w:r w:rsidRPr="00DA5EE8">
              <w:t>Start PRB 0</w:t>
            </w:r>
          </w:p>
        </w:tc>
      </w:tr>
      <w:tr w:rsidR="00DA5EE8" w:rsidRPr="00DA5EE8" w14:paraId="523773D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AEF5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D5C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B52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4411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1556F"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3B4EB02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4DEBF"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C209B9" w14:textId="77777777" w:rsidR="00DA5EE8" w:rsidRPr="00DA5EE8" w:rsidRDefault="00DA5EE8" w:rsidP="00DA5EE8">
            <w:r w:rsidRPr="00DA5EE8">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BCADB"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08A22CC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09D3D8A" w14:textId="77777777" w:rsidR="00DA5EE8" w:rsidRPr="00DA5EE8" w:rsidRDefault="00DA5EE8" w:rsidP="00DA5EE8">
            <w:r w:rsidRPr="00DA5EE8">
              <w:t>1 for CSI-RS resource 9,10,11,12</w:t>
            </w:r>
          </w:p>
        </w:tc>
      </w:tr>
      <w:tr w:rsidR="00DA5EE8" w:rsidRPr="00DA5EE8" w14:paraId="79C55ED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738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C89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CC63B"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F7DB7E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505C78D" w14:textId="77777777" w:rsidR="00DA5EE8" w:rsidRPr="00DA5EE8" w:rsidRDefault="00DA5EE8" w:rsidP="00DA5EE8">
            <w:r w:rsidRPr="00DA5EE8">
              <w:t>l0 = 5 for CSI-RS resource 9 and 11</w:t>
            </w:r>
          </w:p>
        </w:tc>
      </w:tr>
      <w:tr w:rsidR="00DA5EE8" w:rsidRPr="00DA5EE8" w14:paraId="3A988FF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51AD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091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80A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733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812DD" w14:textId="77777777" w:rsidR="00DA5EE8" w:rsidRPr="00DA5EE8" w:rsidRDefault="00DA5EE8" w:rsidP="00DA5EE8">
            <w:r w:rsidRPr="00DA5EE8">
              <w:t>l0 = 9 for CSI-RS resource 10 and 12</w:t>
            </w:r>
          </w:p>
        </w:tc>
      </w:tr>
      <w:tr w:rsidR="00DA5EE8" w:rsidRPr="00DA5EE8" w14:paraId="5B109A0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89F6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DDC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BBBD"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D0E16"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4651" w14:textId="77777777" w:rsidR="00DA5EE8" w:rsidRPr="00DA5EE8" w:rsidRDefault="00DA5EE8" w:rsidP="00DA5EE8">
            <w:r w:rsidRPr="00DA5EE8">
              <w:t>80 for CSI-RS resource 9,10,11,12</w:t>
            </w:r>
          </w:p>
        </w:tc>
      </w:tr>
      <w:tr w:rsidR="00DA5EE8" w:rsidRPr="00DA5EE8" w14:paraId="1CE37C2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90C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F4E9"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25C59"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BD83A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11FF2" w14:textId="77777777" w:rsidR="00DA5EE8" w:rsidRPr="00DA5EE8" w:rsidRDefault="00DA5EE8" w:rsidP="00DA5EE8">
            <w:r w:rsidRPr="00DA5EE8">
              <w:t>2 for CSI-RS resource 9 and 10</w:t>
            </w:r>
          </w:p>
        </w:tc>
      </w:tr>
      <w:tr w:rsidR="00DA5EE8" w:rsidRPr="00DA5EE8" w14:paraId="464D3FB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AE7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656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919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DC5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BF6F0" w14:textId="77777777" w:rsidR="00DA5EE8" w:rsidRPr="00DA5EE8" w:rsidRDefault="00DA5EE8" w:rsidP="00DA5EE8">
            <w:r w:rsidRPr="00DA5EE8">
              <w:t>3 for CSI-RS resource 11 and 12</w:t>
            </w:r>
          </w:p>
        </w:tc>
      </w:tr>
      <w:tr w:rsidR="00DA5EE8" w:rsidRPr="00DA5EE8" w14:paraId="794E721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F46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E1F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B7BF3"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5BF1FB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02FEAC5" w14:textId="77777777" w:rsidR="00DA5EE8" w:rsidRPr="00DA5EE8" w:rsidRDefault="00DA5EE8" w:rsidP="00DA5EE8">
            <w:r w:rsidRPr="00DA5EE8">
              <w:t>TCI state #6</w:t>
            </w:r>
          </w:p>
        </w:tc>
      </w:tr>
      <w:tr w:rsidR="00DA5EE8" w:rsidRPr="00DA5EE8" w14:paraId="7D27CB0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CA7C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CCF7"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FF380"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E7D523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8C6C95C" w14:textId="77777777" w:rsidR="00DA5EE8" w:rsidRPr="00DA5EE8" w:rsidRDefault="00DA5EE8" w:rsidP="00DA5EE8">
            <w:r w:rsidRPr="00DA5EE8">
              <w:t>Start PRB 0</w:t>
            </w:r>
          </w:p>
        </w:tc>
      </w:tr>
      <w:tr w:rsidR="00DA5EE8" w:rsidRPr="00DA5EE8" w14:paraId="542D58A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4A81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EDB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84D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979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AC53B"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20C79ED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FC29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8B0E2" w14:textId="77777777" w:rsidR="00DA5EE8" w:rsidRPr="00DA5EE8" w:rsidRDefault="00DA5EE8" w:rsidP="00DA5EE8">
            <w:r w:rsidRPr="00DA5EE8">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6B75F"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4F25BFA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6366B84" w14:textId="77777777" w:rsidR="00DA5EE8" w:rsidRPr="00DA5EE8" w:rsidRDefault="00DA5EE8" w:rsidP="00DA5EE8">
            <w:r w:rsidRPr="00DA5EE8">
              <w:t>1 for CSI-RS resource 13,14,15,16</w:t>
            </w:r>
          </w:p>
        </w:tc>
      </w:tr>
      <w:tr w:rsidR="00DA5EE8" w:rsidRPr="00DA5EE8" w14:paraId="70EB8A0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698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696B"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BF8E0"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0D77C6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5CC126C" w14:textId="77777777" w:rsidR="00DA5EE8" w:rsidRPr="00DA5EE8" w:rsidRDefault="00DA5EE8" w:rsidP="00DA5EE8">
            <w:r w:rsidRPr="00DA5EE8">
              <w:t>l0 = 4 for CSI-RS resource 13 and 15</w:t>
            </w:r>
          </w:p>
        </w:tc>
      </w:tr>
      <w:tr w:rsidR="00DA5EE8" w:rsidRPr="00DA5EE8" w14:paraId="0104D9C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413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011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EA4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A47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5C21D" w14:textId="77777777" w:rsidR="00DA5EE8" w:rsidRPr="00DA5EE8" w:rsidRDefault="00DA5EE8" w:rsidP="00DA5EE8">
            <w:r w:rsidRPr="00DA5EE8">
              <w:t>l0 = 8 for CSI-RS resource 14 and 16</w:t>
            </w:r>
          </w:p>
        </w:tc>
      </w:tr>
      <w:tr w:rsidR="00DA5EE8" w:rsidRPr="00DA5EE8" w14:paraId="7CFBA55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A24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4DD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BE9BE"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0709"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C0BB" w14:textId="77777777" w:rsidR="00DA5EE8" w:rsidRPr="00DA5EE8" w:rsidRDefault="00DA5EE8" w:rsidP="00DA5EE8">
            <w:r w:rsidRPr="00DA5EE8">
              <w:t>80 for CSI-RS resource 13,14,15,16</w:t>
            </w:r>
          </w:p>
        </w:tc>
      </w:tr>
      <w:tr w:rsidR="00DA5EE8" w:rsidRPr="00DA5EE8" w14:paraId="30140E0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F70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C93F"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B3979"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8AAA7"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79E63" w14:textId="77777777" w:rsidR="00DA5EE8" w:rsidRPr="00DA5EE8" w:rsidRDefault="00DA5EE8" w:rsidP="00DA5EE8">
            <w:r w:rsidRPr="00DA5EE8">
              <w:t>2 for CSI-RS resource 13 and 14</w:t>
            </w:r>
          </w:p>
        </w:tc>
      </w:tr>
      <w:tr w:rsidR="00DA5EE8" w:rsidRPr="00DA5EE8" w14:paraId="2B18794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5EF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BCF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038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7F8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03E72" w14:textId="77777777" w:rsidR="00DA5EE8" w:rsidRPr="00DA5EE8" w:rsidRDefault="00DA5EE8" w:rsidP="00DA5EE8">
            <w:r w:rsidRPr="00DA5EE8">
              <w:t>3 for CSI-RS resource 15 and 16</w:t>
            </w:r>
          </w:p>
        </w:tc>
      </w:tr>
      <w:tr w:rsidR="00DA5EE8" w:rsidRPr="00DA5EE8" w14:paraId="6DA0D3E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494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F00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E38D2"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D069DB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1DC5B21" w14:textId="77777777" w:rsidR="00DA5EE8" w:rsidRPr="00DA5EE8" w:rsidRDefault="00DA5EE8" w:rsidP="00DA5EE8">
            <w:r w:rsidRPr="00DA5EE8">
              <w:t>TCI state #7</w:t>
            </w:r>
          </w:p>
        </w:tc>
      </w:tr>
      <w:tr w:rsidR="00DA5EE8" w:rsidRPr="00DA5EE8" w14:paraId="60D21B68"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F549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D388"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C0ED4"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7F1AFC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DF09007" w14:textId="77777777" w:rsidR="00DA5EE8" w:rsidRPr="00DA5EE8" w:rsidRDefault="00DA5EE8" w:rsidP="00DA5EE8">
            <w:r w:rsidRPr="00DA5EE8">
              <w:t>Start PRB 0</w:t>
            </w:r>
          </w:p>
        </w:tc>
      </w:tr>
      <w:tr w:rsidR="00DA5EE8" w:rsidRPr="00DA5EE8" w14:paraId="21D87A4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4DD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B12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A129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25D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F792C"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61A4C75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DCB4"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79B1E" w14:textId="77777777" w:rsidR="00DA5EE8" w:rsidRPr="00DA5EE8" w:rsidRDefault="00DA5EE8" w:rsidP="00DA5EE8">
            <w:r w:rsidRPr="00DA5EE8">
              <w:t>Resource set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68A72"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1A99E1E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C7C2504" w14:textId="77777777" w:rsidR="00DA5EE8" w:rsidRPr="00DA5EE8" w:rsidRDefault="00DA5EE8" w:rsidP="00DA5EE8">
            <w:r w:rsidRPr="00DA5EE8">
              <w:t>2 for CSI-RS resource 17,18,19,20</w:t>
            </w:r>
          </w:p>
        </w:tc>
      </w:tr>
      <w:tr w:rsidR="00DA5EE8" w:rsidRPr="00DA5EE8" w14:paraId="373CBC3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FE4E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D4BFC"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8C2C4"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DB47FD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09A3700" w14:textId="77777777" w:rsidR="00DA5EE8" w:rsidRPr="00DA5EE8" w:rsidRDefault="00DA5EE8" w:rsidP="00DA5EE8">
            <w:r w:rsidRPr="00DA5EE8">
              <w:t>l0 = 5 for CSI-RS resource 17 and 19</w:t>
            </w:r>
          </w:p>
        </w:tc>
      </w:tr>
      <w:tr w:rsidR="00DA5EE8" w:rsidRPr="00DA5EE8" w14:paraId="2DDB45E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C585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5A1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154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141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CD6DA" w14:textId="77777777" w:rsidR="00DA5EE8" w:rsidRPr="00DA5EE8" w:rsidRDefault="00DA5EE8" w:rsidP="00DA5EE8">
            <w:r w:rsidRPr="00DA5EE8">
              <w:t>l0 = 9 for CSI-RS resource 18 and 20</w:t>
            </w:r>
          </w:p>
        </w:tc>
      </w:tr>
      <w:tr w:rsidR="00DA5EE8" w:rsidRPr="00DA5EE8" w14:paraId="11756A0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4BD0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8BC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37A7B"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EA01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8EC7" w14:textId="77777777" w:rsidR="00DA5EE8" w:rsidRPr="00DA5EE8" w:rsidRDefault="00DA5EE8" w:rsidP="00DA5EE8">
            <w:r w:rsidRPr="00DA5EE8">
              <w:t>80 for CSI-RS resource 17,18,19,20</w:t>
            </w:r>
          </w:p>
        </w:tc>
      </w:tr>
      <w:tr w:rsidR="00DA5EE8" w:rsidRPr="00DA5EE8" w14:paraId="33736BC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363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19B3"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FBE91"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AEB903"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C7724" w14:textId="77777777" w:rsidR="00DA5EE8" w:rsidRPr="00DA5EE8" w:rsidRDefault="00DA5EE8" w:rsidP="00DA5EE8">
            <w:r w:rsidRPr="00DA5EE8">
              <w:t>2 for CSI-RS resource 17 and 18</w:t>
            </w:r>
          </w:p>
        </w:tc>
      </w:tr>
      <w:tr w:rsidR="00DA5EE8" w:rsidRPr="00DA5EE8" w14:paraId="41EE031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B67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980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FED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963D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7023F" w14:textId="77777777" w:rsidR="00DA5EE8" w:rsidRPr="00DA5EE8" w:rsidRDefault="00DA5EE8" w:rsidP="00DA5EE8">
            <w:r w:rsidRPr="00DA5EE8">
              <w:t>3 for CSI-RS resource 19 and 20</w:t>
            </w:r>
          </w:p>
        </w:tc>
      </w:tr>
      <w:tr w:rsidR="00DA5EE8" w:rsidRPr="00DA5EE8" w14:paraId="1C34935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E81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7B53"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3BEC5"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09FA7E7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9D14442" w14:textId="77777777" w:rsidR="00DA5EE8" w:rsidRPr="00DA5EE8" w:rsidRDefault="00DA5EE8" w:rsidP="00DA5EE8">
            <w:r w:rsidRPr="00DA5EE8">
              <w:t>TCI state #12</w:t>
            </w:r>
          </w:p>
        </w:tc>
      </w:tr>
      <w:tr w:rsidR="00DA5EE8" w:rsidRPr="00DA5EE8" w14:paraId="203C7AB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16C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B1C19"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A1C752"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E685F4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51BA2AC" w14:textId="77777777" w:rsidR="00DA5EE8" w:rsidRPr="00DA5EE8" w:rsidRDefault="00DA5EE8" w:rsidP="00DA5EE8">
            <w:r w:rsidRPr="00DA5EE8">
              <w:t>Start PRB 0</w:t>
            </w:r>
          </w:p>
        </w:tc>
      </w:tr>
      <w:tr w:rsidR="00DA5EE8" w:rsidRPr="00DA5EE8" w14:paraId="0DA52B2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BF32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F07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083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C64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77661"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267ACCF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33D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5379D" w14:textId="77777777" w:rsidR="00DA5EE8" w:rsidRPr="00DA5EE8" w:rsidRDefault="00DA5EE8" w:rsidP="00DA5EE8">
            <w:r w:rsidRPr="00DA5EE8">
              <w:t>Resource set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35596"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37D6FCE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DB150EF" w14:textId="77777777" w:rsidR="00DA5EE8" w:rsidRPr="00DA5EE8" w:rsidRDefault="00DA5EE8" w:rsidP="00DA5EE8">
            <w:r w:rsidRPr="00DA5EE8">
              <w:t>2 for CSI-RS resource 21,22,23,24</w:t>
            </w:r>
          </w:p>
        </w:tc>
      </w:tr>
      <w:tr w:rsidR="00DA5EE8" w:rsidRPr="00DA5EE8" w14:paraId="6795686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3DE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8BAC"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22265"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72E5F8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91361A3" w14:textId="77777777" w:rsidR="00DA5EE8" w:rsidRPr="00DA5EE8" w:rsidRDefault="00DA5EE8" w:rsidP="00DA5EE8">
            <w:r w:rsidRPr="00DA5EE8">
              <w:t>l0 = 4 for CSI-RS resource 21 and 23</w:t>
            </w:r>
          </w:p>
        </w:tc>
      </w:tr>
      <w:tr w:rsidR="00DA5EE8" w:rsidRPr="00DA5EE8" w14:paraId="1F15549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2E7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F03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250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50F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F0D7E" w14:textId="77777777" w:rsidR="00DA5EE8" w:rsidRPr="00DA5EE8" w:rsidRDefault="00DA5EE8" w:rsidP="00DA5EE8">
            <w:r w:rsidRPr="00DA5EE8">
              <w:t>l0 = 8 for CSI-RS resource 22 and 24</w:t>
            </w:r>
          </w:p>
        </w:tc>
      </w:tr>
      <w:tr w:rsidR="00DA5EE8" w:rsidRPr="00DA5EE8" w14:paraId="099F79A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13E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65D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6416"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C7350"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9D4D" w14:textId="77777777" w:rsidR="00DA5EE8" w:rsidRPr="00DA5EE8" w:rsidRDefault="00DA5EE8" w:rsidP="00DA5EE8">
            <w:r w:rsidRPr="00DA5EE8">
              <w:t>80 for CSI-RS resource 21,22,23,24</w:t>
            </w:r>
          </w:p>
        </w:tc>
      </w:tr>
      <w:tr w:rsidR="00DA5EE8" w:rsidRPr="00DA5EE8" w14:paraId="12006CD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9C31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477C"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66E56"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3B0B0"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E0270" w14:textId="77777777" w:rsidR="00DA5EE8" w:rsidRPr="00DA5EE8" w:rsidRDefault="00DA5EE8" w:rsidP="00DA5EE8">
            <w:r w:rsidRPr="00DA5EE8">
              <w:t>2 for CSI-RS resource 21 and 22</w:t>
            </w:r>
          </w:p>
        </w:tc>
      </w:tr>
      <w:tr w:rsidR="00DA5EE8" w:rsidRPr="00DA5EE8" w14:paraId="773EA60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1C9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E9E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385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E08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C92F6" w14:textId="77777777" w:rsidR="00DA5EE8" w:rsidRPr="00DA5EE8" w:rsidRDefault="00DA5EE8" w:rsidP="00DA5EE8">
            <w:r w:rsidRPr="00DA5EE8">
              <w:t>3 for CSI-RS resource 23 and 24</w:t>
            </w:r>
          </w:p>
        </w:tc>
      </w:tr>
      <w:tr w:rsidR="00DA5EE8" w:rsidRPr="00DA5EE8" w14:paraId="6AAC55B8"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36ED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3A4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48FE7"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7BA164E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9A9303C" w14:textId="77777777" w:rsidR="00DA5EE8" w:rsidRPr="00DA5EE8" w:rsidRDefault="00DA5EE8" w:rsidP="00DA5EE8">
            <w:r w:rsidRPr="00DA5EE8">
              <w:t>TCI state #13</w:t>
            </w:r>
          </w:p>
        </w:tc>
      </w:tr>
      <w:tr w:rsidR="00DA5EE8" w:rsidRPr="00DA5EE8" w14:paraId="5EC5779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71A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C62B"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C49F3"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71D991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586C878" w14:textId="77777777" w:rsidR="00DA5EE8" w:rsidRPr="00DA5EE8" w:rsidRDefault="00DA5EE8" w:rsidP="00DA5EE8">
            <w:r w:rsidRPr="00DA5EE8">
              <w:t>Start PRB 0</w:t>
            </w:r>
          </w:p>
        </w:tc>
      </w:tr>
      <w:tr w:rsidR="00DA5EE8" w:rsidRPr="00DA5EE8" w14:paraId="015EEC0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A71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B88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F6F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C08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3611"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70A61D2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20883"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5D4B01" w14:textId="77777777" w:rsidR="00DA5EE8" w:rsidRPr="00DA5EE8" w:rsidRDefault="00DA5EE8" w:rsidP="00DA5EE8">
            <w:r w:rsidRPr="00DA5EE8">
              <w:t>Resource set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33A4B"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14B0380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7610914" w14:textId="77777777" w:rsidR="00DA5EE8" w:rsidRPr="00DA5EE8" w:rsidRDefault="00DA5EE8" w:rsidP="00DA5EE8">
            <w:r w:rsidRPr="00DA5EE8">
              <w:t>3 for CSI-RS resource 25,26,27,28</w:t>
            </w:r>
          </w:p>
        </w:tc>
      </w:tr>
      <w:tr w:rsidR="00DA5EE8" w:rsidRPr="00DA5EE8" w14:paraId="131BFE3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8652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BE9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4B75D"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5F0B39D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CB6926B" w14:textId="77777777" w:rsidR="00DA5EE8" w:rsidRPr="00DA5EE8" w:rsidRDefault="00DA5EE8" w:rsidP="00DA5EE8">
            <w:r w:rsidRPr="00DA5EE8">
              <w:t>l0 = 5 for CSI-RS resource 25 and 27</w:t>
            </w:r>
          </w:p>
        </w:tc>
      </w:tr>
      <w:tr w:rsidR="00DA5EE8" w:rsidRPr="00DA5EE8" w14:paraId="3D66AA2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758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902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5A9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A5A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8E99A" w14:textId="77777777" w:rsidR="00DA5EE8" w:rsidRPr="00DA5EE8" w:rsidRDefault="00DA5EE8" w:rsidP="00DA5EE8">
            <w:r w:rsidRPr="00DA5EE8">
              <w:t>l0 = 9 for CSI-RS resource 26 and 28</w:t>
            </w:r>
          </w:p>
        </w:tc>
      </w:tr>
      <w:tr w:rsidR="00DA5EE8" w:rsidRPr="00DA5EE8" w14:paraId="71D1DE1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D25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3F9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7E0CB"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77EE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CFFE6" w14:textId="77777777" w:rsidR="00DA5EE8" w:rsidRPr="00DA5EE8" w:rsidRDefault="00DA5EE8" w:rsidP="00DA5EE8">
            <w:r w:rsidRPr="00DA5EE8">
              <w:t>80 for CSI-RS resource 25,26,27,28</w:t>
            </w:r>
          </w:p>
        </w:tc>
      </w:tr>
      <w:tr w:rsidR="00DA5EE8" w:rsidRPr="00DA5EE8" w14:paraId="0E37481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FEE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BDC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F8D25"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6C433"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18063" w14:textId="77777777" w:rsidR="00DA5EE8" w:rsidRPr="00DA5EE8" w:rsidRDefault="00DA5EE8" w:rsidP="00DA5EE8">
            <w:r w:rsidRPr="00DA5EE8">
              <w:t>2 for CSI-RS resource 25 and 26</w:t>
            </w:r>
          </w:p>
        </w:tc>
      </w:tr>
      <w:tr w:rsidR="00DA5EE8" w:rsidRPr="00DA5EE8" w14:paraId="1BECDF6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199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303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9C6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AB6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8763D" w14:textId="77777777" w:rsidR="00DA5EE8" w:rsidRPr="00DA5EE8" w:rsidRDefault="00DA5EE8" w:rsidP="00DA5EE8">
            <w:r w:rsidRPr="00DA5EE8">
              <w:t>3 for CSI-RS resource 27 and 28</w:t>
            </w:r>
          </w:p>
        </w:tc>
      </w:tr>
      <w:tr w:rsidR="00DA5EE8" w:rsidRPr="00DA5EE8" w14:paraId="475A4B3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217D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E5F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7A0B9"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37DC64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B2D63CB" w14:textId="77777777" w:rsidR="00DA5EE8" w:rsidRPr="00DA5EE8" w:rsidRDefault="00DA5EE8" w:rsidP="00DA5EE8">
            <w:r w:rsidRPr="00DA5EE8">
              <w:t>TCI state #14</w:t>
            </w:r>
          </w:p>
        </w:tc>
      </w:tr>
      <w:tr w:rsidR="00DA5EE8" w:rsidRPr="00DA5EE8" w14:paraId="4EFE573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9F1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451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958601"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0428C4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40BAD27" w14:textId="77777777" w:rsidR="00DA5EE8" w:rsidRPr="00DA5EE8" w:rsidRDefault="00DA5EE8" w:rsidP="00DA5EE8">
            <w:r w:rsidRPr="00DA5EE8">
              <w:t>Start PRB 0</w:t>
            </w:r>
          </w:p>
        </w:tc>
      </w:tr>
      <w:tr w:rsidR="00DA5EE8" w:rsidRPr="00DA5EE8" w14:paraId="4AA79C3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56C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58F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068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455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D8581"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6AFF7D0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0ACE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58889" w14:textId="77777777" w:rsidR="00DA5EE8" w:rsidRPr="00DA5EE8" w:rsidRDefault="00DA5EE8" w:rsidP="00DA5EE8">
            <w:r w:rsidRPr="00DA5EE8">
              <w:t>Resource set #16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3C437"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43AB40A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BDC3C3C" w14:textId="77777777" w:rsidR="00DA5EE8" w:rsidRPr="00DA5EE8" w:rsidRDefault="00DA5EE8" w:rsidP="00DA5EE8">
            <w:r w:rsidRPr="00DA5EE8">
              <w:t>3 for CSI-RS resource 29,30,31,32</w:t>
            </w:r>
          </w:p>
        </w:tc>
      </w:tr>
      <w:tr w:rsidR="00DA5EE8" w:rsidRPr="00DA5EE8" w14:paraId="2AC1D75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D187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593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94D3C" w14:textId="77777777" w:rsidR="00DA5EE8" w:rsidRPr="00DA5EE8" w:rsidRDefault="00DA5EE8" w:rsidP="00DA5EE8">
            <w:r w:rsidRPr="00DA5EE8">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C74A2A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18FF54A" w14:textId="77777777" w:rsidR="00DA5EE8" w:rsidRPr="00DA5EE8" w:rsidRDefault="00DA5EE8" w:rsidP="00DA5EE8">
            <w:r w:rsidRPr="00DA5EE8">
              <w:t>l0 = 4 for CSI-RS resource 29 and 31</w:t>
            </w:r>
          </w:p>
        </w:tc>
      </w:tr>
      <w:tr w:rsidR="00DA5EE8" w:rsidRPr="00DA5EE8" w14:paraId="31BEBCF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456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529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34D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F3D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E9A36" w14:textId="77777777" w:rsidR="00DA5EE8" w:rsidRPr="00DA5EE8" w:rsidRDefault="00DA5EE8" w:rsidP="00DA5EE8">
            <w:r w:rsidRPr="00DA5EE8">
              <w:t>l0 = 8 for CSI-RS resource 30 and 32</w:t>
            </w:r>
          </w:p>
        </w:tc>
      </w:tr>
      <w:tr w:rsidR="00DA5EE8" w:rsidRPr="00DA5EE8" w14:paraId="6BB1CF7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353A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E8E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10CBD"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2886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8884C" w14:textId="77777777" w:rsidR="00DA5EE8" w:rsidRPr="00DA5EE8" w:rsidRDefault="00DA5EE8" w:rsidP="00DA5EE8">
            <w:r w:rsidRPr="00DA5EE8">
              <w:t>80 for CSI-RS resource 29,30,31,32</w:t>
            </w:r>
          </w:p>
        </w:tc>
      </w:tr>
      <w:tr w:rsidR="00DA5EE8" w:rsidRPr="00DA5EE8" w14:paraId="5E728E7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195E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67E7"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EF078" w14:textId="77777777" w:rsidR="00DA5EE8" w:rsidRPr="00DA5EE8" w:rsidRDefault="00DA5EE8" w:rsidP="00DA5EE8">
            <w:r w:rsidRPr="00DA5EE8">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C067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832F" w14:textId="77777777" w:rsidR="00DA5EE8" w:rsidRPr="00DA5EE8" w:rsidRDefault="00DA5EE8" w:rsidP="00DA5EE8">
            <w:r w:rsidRPr="00DA5EE8">
              <w:t>2 for CSI-RS resource 29 and 30</w:t>
            </w:r>
          </w:p>
        </w:tc>
      </w:tr>
      <w:tr w:rsidR="00DA5EE8" w:rsidRPr="00DA5EE8" w14:paraId="01A7B89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719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2E7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298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221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BBF54" w14:textId="77777777" w:rsidR="00DA5EE8" w:rsidRPr="00DA5EE8" w:rsidRDefault="00DA5EE8" w:rsidP="00DA5EE8">
            <w:r w:rsidRPr="00DA5EE8">
              <w:t>3 for CSI-RS resource 31 and 32</w:t>
            </w:r>
          </w:p>
        </w:tc>
      </w:tr>
      <w:tr w:rsidR="00DA5EE8" w:rsidRPr="00DA5EE8" w14:paraId="50ACF10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1E9E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035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8A77D"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4AE5E7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06A14CF" w14:textId="77777777" w:rsidR="00DA5EE8" w:rsidRPr="00DA5EE8" w:rsidRDefault="00DA5EE8" w:rsidP="00DA5EE8">
            <w:r w:rsidRPr="00DA5EE8">
              <w:t>TCI state #15</w:t>
            </w:r>
          </w:p>
        </w:tc>
      </w:tr>
      <w:tr w:rsidR="00DA5EE8" w:rsidRPr="00DA5EE8" w14:paraId="3654ED3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8BE9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8CA8"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7C38C" w14:textId="77777777" w:rsidR="00DA5EE8" w:rsidRPr="00DA5EE8" w:rsidRDefault="00DA5EE8" w:rsidP="00DA5EE8">
            <w:r w:rsidRPr="00DA5EE8">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7F5CCB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BBC6AAA" w14:textId="77777777" w:rsidR="00DA5EE8" w:rsidRPr="00DA5EE8" w:rsidRDefault="00DA5EE8" w:rsidP="00DA5EE8">
            <w:r w:rsidRPr="00DA5EE8">
              <w:t>Start PRB 0</w:t>
            </w:r>
          </w:p>
        </w:tc>
      </w:tr>
      <w:tr w:rsidR="00DA5EE8" w:rsidRPr="00DA5EE8" w14:paraId="5612CB0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97A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424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736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A0F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2E5B2" w14:textId="77777777" w:rsidR="00DA5EE8" w:rsidRPr="00DA5EE8" w:rsidRDefault="00DA5EE8" w:rsidP="00DA5EE8">
            <w:r w:rsidRPr="00DA5EE8">
              <w:t>Number of PRB =</w:t>
            </w:r>
            <w:proofErr w:type="gramStart"/>
            <w:r w:rsidRPr="00DA5EE8">
              <w:t>ceil(</w:t>
            </w:r>
            <w:proofErr w:type="gramEnd"/>
            <w:r w:rsidRPr="00DA5EE8">
              <w:t>BWP size/4)*4</w:t>
            </w:r>
          </w:p>
        </w:tc>
      </w:tr>
      <w:tr w:rsidR="00DA5EE8" w:rsidRPr="00DA5EE8" w14:paraId="66ECAC3B"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A04DFC8" w14:textId="77777777" w:rsidR="00DA5EE8" w:rsidRPr="00DA5EE8" w:rsidRDefault="00DA5EE8" w:rsidP="00DA5EE8">
            <w:r w:rsidRPr="00DA5EE8">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9D3A0" w14:textId="77777777" w:rsidR="00DA5EE8" w:rsidRPr="00DA5EE8" w:rsidRDefault="00DA5EE8" w:rsidP="00DA5EE8">
            <w:r w:rsidRPr="00DA5EE8">
              <w:t>Resource set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85E0B"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780C995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662CA04" w14:textId="77777777" w:rsidR="00DA5EE8" w:rsidRPr="00DA5EE8" w:rsidRDefault="00DA5EE8" w:rsidP="00DA5EE8">
            <w:r w:rsidRPr="00DA5EE8">
              <w:t>0</w:t>
            </w:r>
          </w:p>
        </w:tc>
      </w:tr>
      <w:tr w:rsidR="00DA5EE8" w:rsidRPr="00DA5EE8" w14:paraId="41CC77E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836C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B7A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54EF4"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1297B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C5346B6" w14:textId="77777777" w:rsidR="00DA5EE8" w:rsidRPr="00DA5EE8" w:rsidRDefault="00DA5EE8" w:rsidP="00DA5EE8">
            <w:r w:rsidRPr="00DA5EE8">
              <w:t>l0 = 12</w:t>
            </w:r>
          </w:p>
        </w:tc>
      </w:tr>
      <w:tr w:rsidR="00DA5EE8" w:rsidRPr="00DA5EE8" w14:paraId="6E9847C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1A7B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B4763"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E4DC6"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A703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07655" w14:textId="77777777" w:rsidR="00DA5EE8" w:rsidRPr="00DA5EE8" w:rsidRDefault="00DA5EE8" w:rsidP="00DA5EE8">
            <w:r w:rsidRPr="00DA5EE8">
              <w:t>160</w:t>
            </w:r>
          </w:p>
        </w:tc>
      </w:tr>
      <w:tr w:rsidR="00DA5EE8" w:rsidRPr="00DA5EE8" w14:paraId="0C50141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5D61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DB1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90947"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5AF73"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8B3A2" w14:textId="77777777" w:rsidR="00DA5EE8" w:rsidRPr="00DA5EE8" w:rsidRDefault="00DA5EE8" w:rsidP="00DA5EE8">
            <w:r w:rsidRPr="00DA5EE8">
              <w:t>0</w:t>
            </w:r>
          </w:p>
        </w:tc>
      </w:tr>
      <w:tr w:rsidR="00DA5EE8" w:rsidRPr="00DA5EE8" w14:paraId="36EB604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64D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047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93502"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0BC3626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1A2A045" w14:textId="77777777" w:rsidR="00DA5EE8" w:rsidRPr="00DA5EE8" w:rsidRDefault="00DA5EE8" w:rsidP="00DA5EE8">
            <w:r w:rsidRPr="00DA5EE8">
              <w:t>TCI state #0</w:t>
            </w:r>
          </w:p>
        </w:tc>
      </w:tr>
      <w:tr w:rsidR="00DA5EE8" w:rsidRPr="00DA5EE8" w14:paraId="394EAEB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EB70"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D269D" w14:textId="77777777" w:rsidR="00DA5EE8" w:rsidRPr="00DA5EE8" w:rsidRDefault="00DA5EE8" w:rsidP="00DA5EE8">
            <w:r w:rsidRPr="00DA5EE8">
              <w:t>Resource set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49D8"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43D0EA7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0C0A38A" w14:textId="77777777" w:rsidR="00DA5EE8" w:rsidRPr="00DA5EE8" w:rsidRDefault="00DA5EE8" w:rsidP="00DA5EE8">
            <w:r w:rsidRPr="00DA5EE8">
              <w:t>2</w:t>
            </w:r>
          </w:p>
        </w:tc>
      </w:tr>
      <w:tr w:rsidR="00DA5EE8" w:rsidRPr="00DA5EE8" w14:paraId="0E741D0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1643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911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48277"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DBDD7E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710E6D3" w14:textId="77777777" w:rsidR="00DA5EE8" w:rsidRPr="00DA5EE8" w:rsidRDefault="00DA5EE8" w:rsidP="00DA5EE8">
            <w:r w:rsidRPr="00DA5EE8">
              <w:t>l0 = 12</w:t>
            </w:r>
          </w:p>
        </w:tc>
      </w:tr>
      <w:tr w:rsidR="00DA5EE8" w:rsidRPr="00DA5EE8" w14:paraId="5949F90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B1A8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2CE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81917"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787A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B2A7D" w14:textId="77777777" w:rsidR="00DA5EE8" w:rsidRPr="00DA5EE8" w:rsidRDefault="00DA5EE8" w:rsidP="00DA5EE8">
            <w:r w:rsidRPr="00DA5EE8">
              <w:t>160</w:t>
            </w:r>
          </w:p>
        </w:tc>
      </w:tr>
      <w:tr w:rsidR="00DA5EE8" w:rsidRPr="00DA5EE8" w14:paraId="1D88190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E9C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1A8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68F14"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BD5C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C8CC" w14:textId="77777777" w:rsidR="00DA5EE8" w:rsidRPr="00DA5EE8" w:rsidRDefault="00DA5EE8" w:rsidP="00DA5EE8">
            <w:r w:rsidRPr="00DA5EE8">
              <w:t>0</w:t>
            </w:r>
          </w:p>
        </w:tc>
      </w:tr>
      <w:tr w:rsidR="00DA5EE8" w:rsidRPr="00DA5EE8" w14:paraId="5117556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9A2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BE3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9C522"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7F0C922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050A6AF" w14:textId="77777777" w:rsidR="00DA5EE8" w:rsidRPr="00DA5EE8" w:rsidRDefault="00DA5EE8" w:rsidP="00DA5EE8">
            <w:r w:rsidRPr="00DA5EE8">
              <w:t>TCI state #1</w:t>
            </w:r>
          </w:p>
        </w:tc>
      </w:tr>
      <w:tr w:rsidR="00DA5EE8" w:rsidRPr="00DA5EE8" w14:paraId="3D5B92E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05E0"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F1C99" w14:textId="77777777" w:rsidR="00DA5EE8" w:rsidRPr="00DA5EE8" w:rsidRDefault="00DA5EE8" w:rsidP="00DA5EE8">
            <w:r w:rsidRPr="00DA5EE8">
              <w:t>Resource set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8D23A"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6A55E13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BAD2B1B" w14:textId="77777777" w:rsidR="00DA5EE8" w:rsidRPr="00DA5EE8" w:rsidRDefault="00DA5EE8" w:rsidP="00DA5EE8">
            <w:r w:rsidRPr="00DA5EE8">
              <w:t>4</w:t>
            </w:r>
          </w:p>
        </w:tc>
      </w:tr>
      <w:tr w:rsidR="00DA5EE8" w:rsidRPr="00DA5EE8" w14:paraId="5994BCC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ECD7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B84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47343"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0D68C8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1DA2A46" w14:textId="77777777" w:rsidR="00DA5EE8" w:rsidRPr="00DA5EE8" w:rsidRDefault="00DA5EE8" w:rsidP="00DA5EE8">
            <w:r w:rsidRPr="00DA5EE8">
              <w:t>l0 = 12</w:t>
            </w:r>
          </w:p>
        </w:tc>
      </w:tr>
      <w:tr w:rsidR="00DA5EE8" w:rsidRPr="00DA5EE8" w14:paraId="71891C1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B408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C51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40BF3"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B482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3EE8" w14:textId="77777777" w:rsidR="00DA5EE8" w:rsidRPr="00DA5EE8" w:rsidRDefault="00DA5EE8" w:rsidP="00DA5EE8">
            <w:r w:rsidRPr="00DA5EE8">
              <w:t>160</w:t>
            </w:r>
          </w:p>
        </w:tc>
      </w:tr>
      <w:tr w:rsidR="00DA5EE8" w:rsidRPr="00DA5EE8" w14:paraId="3CA0461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F8C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9F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D8262"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FAA6B"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982EB" w14:textId="77777777" w:rsidR="00DA5EE8" w:rsidRPr="00DA5EE8" w:rsidRDefault="00DA5EE8" w:rsidP="00DA5EE8">
            <w:r w:rsidRPr="00DA5EE8">
              <w:t>0</w:t>
            </w:r>
          </w:p>
        </w:tc>
      </w:tr>
      <w:tr w:rsidR="00DA5EE8" w:rsidRPr="00DA5EE8" w14:paraId="416D864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B11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57B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D95F1"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C7E1A8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CCDE240" w14:textId="77777777" w:rsidR="00DA5EE8" w:rsidRPr="00DA5EE8" w:rsidRDefault="00DA5EE8" w:rsidP="00DA5EE8">
            <w:r w:rsidRPr="00DA5EE8">
              <w:t>TCI state #2</w:t>
            </w:r>
          </w:p>
        </w:tc>
      </w:tr>
      <w:tr w:rsidR="00DA5EE8" w:rsidRPr="00DA5EE8" w14:paraId="624B439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5CB4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43EE" w14:textId="77777777" w:rsidR="00DA5EE8" w:rsidRPr="00DA5EE8" w:rsidRDefault="00DA5EE8" w:rsidP="00DA5EE8">
            <w:r w:rsidRPr="00DA5EE8">
              <w:t>Resource set #8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BDE13"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0BE345D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8FBE34A" w14:textId="77777777" w:rsidR="00DA5EE8" w:rsidRPr="00DA5EE8" w:rsidRDefault="00DA5EE8" w:rsidP="00DA5EE8">
            <w:r w:rsidRPr="00DA5EE8">
              <w:t>6</w:t>
            </w:r>
          </w:p>
        </w:tc>
      </w:tr>
      <w:tr w:rsidR="00DA5EE8" w:rsidRPr="00DA5EE8" w14:paraId="1ECDFF1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D743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32D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AC88F"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76CCBB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3D14842" w14:textId="77777777" w:rsidR="00DA5EE8" w:rsidRPr="00DA5EE8" w:rsidRDefault="00DA5EE8" w:rsidP="00DA5EE8">
            <w:r w:rsidRPr="00DA5EE8">
              <w:t>l0 = 12</w:t>
            </w:r>
          </w:p>
        </w:tc>
      </w:tr>
      <w:tr w:rsidR="00DA5EE8" w:rsidRPr="00DA5EE8" w14:paraId="708E3DB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F090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B02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69503"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F88AE"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B46F7" w14:textId="77777777" w:rsidR="00DA5EE8" w:rsidRPr="00DA5EE8" w:rsidRDefault="00DA5EE8" w:rsidP="00DA5EE8">
            <w:r w:rsidRPr="00DA5EE8">
              <w:t>160</w:t>
            </w:r>
          </w:p>
        </w:tc>
      </w:tr>
      <w:tr w:rsidR="00DA5EE8" w:rsidRPr="00DA5EE8" w14:paraId="769DE42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229A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26C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1AFCF"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8585"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919C2" w14:textId="77777777" w:rsidR="00DA5EE8" w:rsidRPr="00DA5EE8" w:rsidRDefault="00DA5EE8" w:rsidP="00DA5EE8">
            <w:r w:rsidRPr="00DA5EE8">
              <w:t>0</w:t>
            </w:r>
          </w:p>
        </w:tc>
      </w:tr>
      <w:tr w:rsidR="00DA5EE8" w:rsidRPr="00DA5EE8" w14:paraId="5D83B44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246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7B1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A8B2C"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505A202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C914EAB" w14:textId="77777777" w:rsidR="00DA5EE8" w:rsidRPr="00DA5EE8" w:rsidRDefault="00DA5EE8" w:rsidP="00DA5EE8">
            <w:r w:rsidRPr="00DA5EE8">
              <w:t>TCI state #3</w:t>
            </w:r>
          </w:p>
        </w:tc>
      </w:tr>
      <w:tr w:rsidR="00DA5EE8" w:rsidRPr="00DA5EE8" w14:paraId="108F3E5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931C3"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6D15F" w14:textId="77777777" w:rsidR="00DA5EE8" w:rsidRPr="00DA5EE8" w:rsidRDefault="00DA5EE8" w:rsidP="00DA5EE8">
            <w:r w:rsidRPr="00DA5EE8">
              <w:t>Resource set #17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AE095"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7D86A15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0E9B345" w14:textId="77777777" w:rsidR="00DA5EE8" w:rsidRPr="00DA5EE8" w:rsidRDefault="00DA5EE8" w:rsidP="00DA5EE8">
            <w:r w:rsidRPr="00DA5EE8">
              <w:t>0</w:t>
            </w:r>
          </w:p>
        </w:tc>
      </w:tr>
      <w:tr w:rsidR="00DA5EE8" w:rsidRPr="00DA5EE8" w14:paraId="6BBC8B2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C5D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4CA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18492"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FC7A4D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90B90BE" w14:textId="77777777" w:rsidR="00DA5EE8" w:rsidRPr="00DA5EE8" w:rsidRDefault="00DA5EE8" w:rsidP="00DA5EE8">
            <w:r w:rsidRPr="00DA5EE8">
              <w:t>l0 = 13</w:t>
            </w:r>
          </w:p>
        </w:tc>
      </w:tr>
      <w:tr w:rsidR="00DA5EE8" w:rsidRPr="00DA5EE8" w14:paraId="4E07FDC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472D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5E017"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2D195"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F2B4E"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D1193" w14:textId="77777777" w:rsidR="00DA5EE8" w:rsidRPr="00DA5EE8" w:rsidRDefault="00DA5EE8" w:rsidP="00DA5EE8">
            <w:r w:rsidRPr="00DA5EE8">
              <w:t>160</w:t>
            </w:r>
          </w:p>
        </w:tc>
      </w:tr>
      <w:tr w:rsidR="00DA5EE8" w:rsidRPr="00DA5EE8" w14:paraId="5E928A3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CEA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819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B0633"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9CC2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92D10" w14:textId="77777777" w:rsidR="00DA5EE8" w:rsidRPr="00DA5EE8" w:rsidRDefault="00DA5EE8" w:rsidP="00DA5EE8">
            <w:r w:rsidRPr="00DA5EE8">
              <w:t>1</w:t>
            </w:r>
          </w:p>
        </w:tc>
      </w:tr>
      <w:tr w:rsidR="00DA5EE8" w:rsidRPr="00DA5EE8" w14:paraId="1C49C2B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C494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DE1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937BA"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28BC1D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6977AAB" w14:textId="77777777" w:rsidR="00DA5EE8" w:rsidRPr="00DA5EE8" w:rsidRDefault="00DA5EE8" w:rsidP="00DA5EE8">
            <w:r w:rsidRPr="00DA5EE8">
              <w:t>TCI state #8</w:t>
            </w:r>
          </w:p>
        </w:tc>
      </w:tr>
      <w:tr w:rsidR="00DA5EE8" w:rsidRPr="00DA5EE8" w14:paraId="4095804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0DDF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F6E79" w14:textId="77777777" w:rsidR="00DA5EE8" w:rsidRPr="00DA5EE8" w:rsidRDefault="00DA5EE8" w:rsidP="00DA5EE8">
            <w:r w:rsidRPr="00DA5EE8">
              <w:t>Resource set #18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DE78"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441C522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D884A42" w14:textId="77777777" w:rsidR="00DA5EE8" w:rsidRPr="00DA5EE8" w:rsidRDefault="00DA5EE8" w:rsidP="00DA5EE8">
            <w:r w:rsidRPr="00DA5EE8">
              <w:t>2</w:t>
            </w:r>
          </w:p>
        </w:tc>
      </w:tr>
      <w:tr w:rsidR="00DA5EE8" w:rsidRPr="00DA5EE8" w14:paraId="2504DC8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BD0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310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7BD52"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1E6B10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A233DC1" w14:textId="77777777" w:rsidR="00DA5EE8" w:rsidRPr="00DA5EE8" w:rsidRDefault="00DA5EE8" w:rsidP="00DA5EE8">
            <w:r w:rsidRPr="00DA5EE8">
              <w:t>l0 = 13</w:t>
            </w:r>
          </w:p>
        </w:tc>
      </w:tr>
      <w:tr w:rsidR="00DA5EE8" w:rsidRPr="00DA5EE8" w14:paraId="1A47F81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CB82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08D5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B747D"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09B21"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C11EA" w14:textId="77777777" w:rsidR="00DA5EE8" w:rsidRPr="00DA5EE8" w:rsidRDefault="00DA5EE8" w:rsidP="00DA5EE8">
            <w:r w:rsidRPr="00DA5EE8">
              <w:t>160</w:t>
            </w:r>
          </w:p>
        </w:tc>
      </w:tr>
      <w:tr w:rsidR="00DA5EE8" w:rsidRPr="00DA5EE8" w14:paraId="459C6AF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E85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199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D64DE"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6167"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C9492" w14:textId="77777777" w:rsidR="00DA5EE8" w:rsidRPr="00DA5EE8" w:rsidRDefault="00DA5EE8" w:rsidP="00DA5EE8">
            <w:r w:rsidRPr="00DA5EE8">
              <w:t>1</w:t>
            </w:r>
          </w:p>
        </w:tc>
      </w:tr>
      <w:tr w:rsidR="00DA5EE8" w:rsidRPr="00DA5EE8" w14:paraId="7440CF5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B1D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419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832810"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DA4A33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0172DB1" w14:textId="77777777" w:rsidR="00DA5EE8" w:rsidRPr="00DA5EE8" w:rsidRDefault="00DA5EE8" w:rsidP="00DA5EE8">
            <w:r w:rsidRPr="00DA5EE8">
              <w:t>TCI state #9</w:t>
            </w:r>
          </w:p>
        </w:tc>
      </w:tr>
      <w:tr w:rsidR="00DA5EE8" w:rsidRPr="00DA5EE8" w14:paraId="5CD2896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E4577"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9BEDED" w14:textId="77777777" w:rsidR="00DA5EE8" w:rsidRPr="00DA5EE8" w:rsidRDefault="00DA5EE8" w:rsidP="00DA5EE8">
            <w:r w:rsidRPr="00DA5EE8">
              <w:t>Resource set #19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37523"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30B1A9F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AD231F0" w14:textId="77777777" w:rsidR="00DA5EE8" w:rsidRPr="00DA5EE8" w:rsidRDefault="00DA5EE8" w:rsidP="00DA5EE8">
            <w:r w:rsidRPr="00DA5EE8">
              <w:t>4</w:t>
            </w:r>
          </w:p>
        </w:tc>
      </w:tr>
      <w:tr w:rsidR="00DA5EE8" w:rsidRPr="00DA5EE8" w14:paraId="5322BC8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EC7C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0B7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8AA1FA"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374C8F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24D8636" w14:textId="77777777" w:rsidR="00DA5EE8" w:rsidRPr="00DA5EE8" w:rsidRDefault="00DA5EE8" w:rsidP="00DA5EE8">
            <w:r w:rsidRPr="00DA5EE8">
              <w:t>l0 = 13</w:t>
            </w:r>
          </w:p>
        </w:tc>
      </w:tr>
      <w:tr w:rsidR="00DA5EE8" w:rsidRPr="00DA5EE8" w14:paraId="0E4C36C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76AF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9E5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64FA2"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9DB43"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D51EA" w14:textId="77777777" w:rsidR="00DA5EE8" w:rsidRPr="00DA5EE8" w:rsidRDefault="00DA5EE8" w:rsidP="00DA5EE8">
            <w:r w:rsidRPr="00DA5EE8">
              <w:t>160</w:t>
            </w:r>
          </w:p>
        </w:tc>
      </w:tr>
      <w:tr w:rsidR="00DA5EE8" w:rsidRPr="00DA5EE8" w14:paraId="523A407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F4A8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5CF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A8D92"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5D26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4EA37" w14:textId="77777777" w:rsidR="00DA5EE8" w:rsidRPr="00DA5EE8" w:rsidRDefault="00DA5EE8" w:rsidP="00DA5EE8">
            <w:r w:rsidRPr="00DA5EE8">
              <w:t>1</w:t>
            </w:r>
          </w:p>
        </w:tc>
      </w:tr>
      <w:tr w:rsidR="00DA5EE8" w:rsidRPr="00DA5EE8" w14:paraId="77142A3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9C4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2C3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9DF39"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54E54BD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B9AA761" w14:textId="77777777" w:rsidR="00DA5EE8" w:rsidRPr="00DA5EE8" w:rsidRDefault="00DA5EE8" w:rsidP="00DA5EE8">
            <w:r w:rsidRPr="00DA5EE8">
              <w:t>TCI state #10</w:t>
            </w:r>
          </w:p>
        </w:tc>
      </w:tr>
      <w:tr w:rsidR="00DA5EE8" w:rsidRPr="00DA5EE8" w14:paraId="4AAAD05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B662"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2C569" w14:textId="77777777" w:rsidR="00DA5EE8" w:rsidRPr="00DA5EE8" w:rsidRDefault="00DA5EE8" w:rsidP="00DA5EE8">
            <w:r w:rsidRPr="00DA5EE8">
              <w:t>Resource set #20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C37FF" w14:textId="77777777" w:rsidR="00DA5EE8" w:rsidRPr="00DA5EE8" w:rsidRDefault="00DA5EE8" w:rsidP="00DA5EE8">
            <w:r w:rsidRPr="00DA5EE8">
              <w:t>First subcarrier index in the PRB used for CSI-RS (k0)</w:t>
            </w:r>
          </w:p>
        </w:tc>
        <w:tc>
          <w:tcPr>
            <w:tcW w:w="0" w:type="auto"/>
            <w:tcBorders>
              <w:top w:val="single" w:sz="4" w:space="0" w:color="auto"/>
              <w:left w:val="single" w:sz="4" w:space="0" w:color="auto"/>
              <w:bottom w:val="single" w:sz="4" w:space="0" w:color="auto"/>
              <w:right w:val="single" w:sz="4" w:space="0" w:color="auto"/>
            </w:tcBorders>
          </w:tcPr>
          <w:p w14:paraId="43ACE60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B00D9A7" w14:textId="77777777" w:rsidR="00DA5EE8" w:rsidRPr="00DA5EE8" w:rsidRDefault="00DA5EE8" w:rsidP="00DA5EE8">
            <w:r w:rsidRPr="00DA5EE8">
              <w:t>6</w:t>
            </w:r>
          </w:p>
        </w:tc>
      </w:tr>
      <w:tr w:rsidR="00DA5EE8" w:rsidRPr="00DA5EE8" w14:paraId="2D89F91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71F9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1EC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E7FBA"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AE6F9E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A0F06EF" w14:textId="77777777" w:rsidR="00DA5EE8" w:rsidRPr="00DA5EE8" w:rsidRDefault="00DA5EE8" w:rsidP="00DA5EE8">
            <w:r w:rsidRPr="00DA5EE8">
              <w:t>l0 = 13</w:t>
            </w:r>
          </w:p>
        </w:tc>
      </w:tr>
      <w:tr w:rsidR="00DA5EE8" w:rsidRPr="00DA5EE8" w14:paraId="54BE53B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66B6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470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4EEB9"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DE43"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8CE1" w14:textId="77777777" w:rsidR="00DA5EE8" w:rsidRPr="00DA5EE8" w:rsidRDefault="00DA5EE8" w:rsidP="00DA5EE8">
            <w:r w:rsidRPr="00DA5EE8">
              <w:t>160</w:t>
            </w:r>
          </w:p>
        </w:tc>
      </w:tr>
      <w:tr w:rsidR="00DA5EE8" w:rsidRPr="00DA5EE8" w14:paraId="18A7704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EE50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25C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4E98A"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0124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ACC2C" w14:textId="77777777" w:rsidR="00DA5EE8" w:rsidRPr="00DA5EE8" w:rsidRDefault="00DA5EE8" w:rsidP="00DA5EE8">
            <w:r w:rsidRPr="00DA5EE8">
              <w:t>1</w:t>
            </w:r>
          </w:p>
        </w:tc>
      </w:tr>
      <w:tr w:rsidR="00DA5EE8" w:rsidRPr="00DA5EE8" w14:paraId="1C1D74D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C1C4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B59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568D4"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6383859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7A83C48" w14:textId="77777777" w:rsidR="00DA5EE8" w:rsidRPr="00DA5EE8" w:rsidRDefault="00DA5EE8" w:rsidP="00DA5EE8">
            <w:r w:rsidRPr="00DA5EE8">
              <w:t>TCI state #11</w:t>
            </w:r>
          </w:p>
        </w:tc>
      </w:tr>
      <w:tr w:rsidR="00DA5EE8" w:rsidRPr="00DA5EE8" w14:paraId="7971F230"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1932E7" w14:textId="77777777" w:rsidR="00DA5EE8" w:rsidRPr="00DA5EE8" w:rsidRDefault="00DA5EE8" w:rsidP="00DA5EE8">
            <w:r w:rsidRPr="00DA5EE8">
              <w:lastRenderedPageBreak/>
              <w:t>CSI-RS for beam refinement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A1FC" w14:textId="77777777" w:rsidR="00DA5EE8" w:rsidRPr="00DA5EE8" w:rsidRDefault="00DA5EE8" w:rsidP="00DA5EE8">
            <w:r w:rsidRPr="00DA5EE8">
              <w:t>Resource set #9</w:t>
            </w:r>
          </w:p>
        </w:tc>
        <w:tc>
          <w:tcPr>
            <w:tcW w:w="0" w:type="auto"/>
            <w:tcBorders>
              <w:top w:val="single" w:sz="4" w:space="0" w:color="auto"/>
              <w:left w:val="single" w:sz="4" w:space="0" w:color="auto"/>
              <w:bottom w:val="single" w:sz="4" w:space="0" w:color="auto"/>
              <w:right w:val="single" w:sz="4" w:space="0" w:color="auto"/>
            </w:tcBorders>
            <w:hideMark/>
          </w:tcPr>
          <w:p w14:paraId="7BCD00C2"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02A305D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4324E4FF" w14:textId="77777777" w:rsidR="00DA5EE8" w:rsidRPr="00DA5EE8" w:rsidRDefault="00DA5EE8" w:rsidP="00DA5EE8">
            <w:r w:rsidRPr="00DA5EE8">
              <w:t>k0=0 for CSI-RS resource 1,2</w:t>
            </w:r>
          </w:p>
        </w:tc>
      </w:tr>
      <w:tr w:rsidR="00DA5EE8" w:rsidRPr="00DA5EE8" w14:paraId="05793E2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0D5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2CF3"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25386"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6FB0F3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883EBD9" w14:textId="77777777" w:rsidR="00DA5EE8" w:rsidRPr="00DA5EE8" w:rsidRDefault="00DA5EE8" w:rsidP="00DA5EE8">
            <w:r w:rsidRPr="00DA5EE8">
              <w:t>l0 = 8 for CSI-RS resource 1</w:t>
            </w:r>
          </w:p>
          <w:p w14:paraId="27FBE47C" w14:textId="77777777" w:rsidR="00DA5EE8" w:rsidRPr="00DA5EE8" w:rsidRDefault="00DA5EE8" w:rsidP="00DA5EE8">
            <w:r w:rsidRPr="00DA5EE8">
              <w:t>l0 = 9 for CSI-RS resource 2</w:t>
            </w:r>
          </w:p>
        </w:tc>
      </w:tr>
      <w:tr w:rsidR="00DA5EE8" w:rsidRPr="00DA5EE8" w14:paraId="14D6B6B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2B84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98F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E2543"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3EC6"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D1E0D" w14:textId="77777777" w:rsidR="00DA5EE8" w:rsidRPr="00DA5EE8" w:rsidRDefault="00DA5EE8" w:rsidP="00DA5EE8">
            <w:r w:rsidRPr="00DA5EE8">
              <w:t>160</w:t>
            </w:r>
          </w:p>
        </w:tc>
      </w:tr>
      <w:tr w:rsidR="00DA5EE8" w:rsidRPr="00DA5EE8" w14:paraId="0A6B2AB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28E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CFE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47391"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24BA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440B" w14:textId="77777777" w:rsidR="00DA5EE8" w:rsidRPr="00DA5EE8" w:rsidRDefault="00DA5EE8" w:rsidP="00DA5EE8">
            <w:r w:rsidRPr="00DA5EE8">
              <w:t>0</w:t>
            </w:r>
          </w:p>
        </w:tc>
      </w:tr>
      <w:tr w:rsidR="00DA5EE8" w:rsidRPr="00DA5EE8" w14:paraId="754318F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BA3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C73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8360A"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10CE178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D69F75A" w14:textId="77777777" w:rsidR="00DA5EE8" w:rsidRPr="00DA5EE8" w:rsidRDefault="00DA5EE8" w:rsidP="00DA5EE8">
            <w:r w:rsidRPr="00DA5EE8">
              <w:t>TCI state #0</w:t>
            </w:r>
          </w:p>
        </w:tc>
      </w:tr>
      <w:tr w:rsidR="00DA5EE8" w:rsidRPr="00DA5EE8" w14:paraId="0573354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119A4"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169B1" w14:textId="77777777" w:rsidR="00DA5EE8" w:rsidRPr="00DA5EE8" w:rsidRDefault="00DA5EE8" w:rsidP="00DA5EE8">
            <w:r w:rsidRPr="00DA5EE8">
              <w:t>Resource set #10</w:t>
            </w:r>
          </w:p>
        </w:tc>
        <w:tc>
          <w:tcPr>
            <w:tcW w:w="0" w:type="auto"/>
            <w:tcBorders>
              <w:top w:val="single" w:sz="4" w:space="0" w:color="auto"/>
              <w:left w:val="single" w:sz="4" w:space="0" w:color="auto"/>
              <w:bottom w:val="single" w:sz="4" w:space="0" w:color="auto"/>
              <w:right w:val="single" w:sz="4" w:space="0" w:color="auto"/>
            </w:tcBorders>
            <w:hideMark/>
          </w:tcPr>
          <w:p w14:paraId="2CA07F39"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43D71F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6449FCC6" w14:textId="77777777" w:rsidR="00DA5EE8" w:rsidRPr="00DA5EE8" w:rsidRDefault="00DA5EE8" w:rsidP="00DA5EE8">
            <w:r w:rsidRPr="00DA5EE8">
              <w:t>k0=1 for CSI-RS resource 3,4</w:t>
            </w:r>
          </w:p>
        </w:tc>
      </w:tr>
      <w:tr w:rsidR="00DA5EE8" w:rsidRPr="00DA5EE8" w14:paraId="39629B1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006F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01B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9FC8F"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85AD86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02DF60A" w14:textId="77777777" w:rsidR="00DA5EE8" w:rsidRPr="00DA5EE8" w:rsidRDefault="00DA5EE8" w:rsidP="00DA5EE8">
            <w:r w:rsidRPr="00DA5EE8">
              <w:t>l0 = 8 for CSI-RS resource 3</w:t>
            </w:r>
          </w:p>
          <w:p w14:paraId="4E449DB2" w14:textId="77777777" w:rsidR="00DA5EE8" w:rsidRPr="00DA5EE8" w:rsidRDefault="00DA5EE8" w:rsidP="00DA5EE8">
            <w:r w:rsidRPr="00DA5EE8">
              <w:t>l0 = 9 for CSI-RS resource 4</w:t>
            </w:r>
          </w:p>
        </w:tc>
      </w:tr>
      <w:tr w:rsidR="00DA5EE8" w:rsidRPr="00DA5EE8" w14:paraId="3E13AC1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5A57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A9337"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E608C"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AC435"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24EE" w14:textId="77777777" w:rsidR="00DA5EE8" w:rsidRPr="00DA5EE8" w:rsidRDefault="00DA5EE8" w:rsidP="00DA5EE8">
            <w:r w:rsidRPr="00DA5EE8">
              <w:t>160</w:t>
            </w:r>
          </w:p>
        </w:tc>
      </w:tr>
      <w:tr w:rsidR="00DA5EE8" w:rsidRPr="00DA5EE8" w14:paraId="5948E38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719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B0D56"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B7C86"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0A2D"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56F5" w14:textId="77777777" w:rsidR="00DA5EE8" w:rsidRPr="00DA5EE8" w:rsidRDefault="00DA5EE8" w:rsidP="00DA5EE8">
            <w:r w:rsidRPr="00DA5EE8">
              <w:t>0</w:t>
            </w:r>
          </w:p>
        </w:tc>
      </w:tr>
      <w:tr w:rsidR="00DA5EE8" w:rsidRPr="00DA5EE8" w14:paraId="1CFC28F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6285"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762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6E7AD"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7FB2971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15B0C86" w14:textId="77777777" w:rsidR="00DA5EE8" w:rsidRPr="00DA5EE8" w:rsidRDefault="00DA5EE8" w:rsidP="00DA5EE8">
            <w:r w:rsidRPr="00DA5EE8">
              <w:t>TCI state #1</w:t>
            </w:r>
          </w:p>
        </w:tc>
      </w:tr>
      <w:tr w:rsidR="00DA5EE8" w:rsidRPr="00DA5EE8" w14:paraId="453DAD1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BDBE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0FCCA" w14:textId="77777777" w:rsidR="00DA5EE8" w:rsidRPr="00DA5EE8" w:rsidRDefault="00DA5EE8" w:rsidP="00DA5EE8">
            <w:r w:rsidRPr="00DA5EE8">
              <w:t>Resource set #11</w:t>
            </w:r>
          </w:p>
        </w:tc>
        <w:tc>
          <w:tcPr>
            <w:tcW w:w="0" w:type="auto"/>
            <w:tcBorders>
              <w:top w:val="single" w:sz="4" w:space="0" w:color="auto"/>
              <w:left w:val="single" w:sz="4" w:space="0" w:color="auto"/>
              <w:bottom w:val="single" w:sz="4" w:space="0" w:color="auto"/>
              <w:right w:val="single" w:sz="4" w:space="0" w:color="auto"/>
            </w:tcBorders>
            <w:hideMark/>
          </w:tcPr>
          <w:p w14:paraId="651E7981"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5D28412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6C599F35" w14:textId="77777777" w:rsidR="00DA5EE8" w:rsidRPr="00DA5EE8" w:rsidRDefault="00DA5EE8" w:rsidP="00DA5EE8">
            <w:r w:rsidRPr="00DA5EE8">
              <w:t>k0=2 for CSI-RS resource 5,6</w:t>
            </w:r>
          </w:p>
        </w:tc>
      </w:tr>
      <w:tr w:rsidR="00DA5EE8" w:rsidRPr="00DA5EE8" w14:paraId="4C90F3F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70AE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AF45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BDFE8"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629935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4060BBA" w14:textId="77777777" w:rsidR="00DA5EE8" w:rsidRPr="00DA5EE8" w:rsidRDefault="00DA5EE8" w:rsidP="00DA5EE8">
            <w:r w:rsidRPr="00DA5EE8">
              <w:t>l0 = 8 for CSI-RS resource 5</w:t>
            </w:r>
          </w:p>
          <w:p w14:paraId="26FCD555" w14:textId="77777777" w:rsidR="00DA5EE8" w:rsidRPr="00DA5EE8" w:rsidRDefault="00DA5EE8" w:rsidP="00DA5EE8">
            <w:r w:rsidRPr="00DA5EE8">
              <w:t>l0 = 9 for CSI-RS resource 6</w:t>
            </w:r>
          </w:p>
        </w:tc>
      </w:tr>
      <w:tr w:rsidR="00DA5EE8" w:rsidRPr="00DA5EE8" w14:paraId="3B1781B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65F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C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A2822"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26357"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9C2EB" w14:textId="77777777" w:rsidR="00DA5EE8" w:rsidRPr="00DA5EE8" w:rsidRDefault="00DA5EE8" w:rsidP="00DA5EE8">
            <w:r w:rsidRPr="00DA5EE8">
              <w:t>160</w:t>
            </w:r>
          </w:p>
        </w:tc>
      </w:tr>
      <w:tr w:rsidR="00DA5EE8" w:rsidRPr="00DA5EE8" w14:paraId="5DFE2CE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758B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302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B59E8"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4D7E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C4CE1" w14:textId="77777777" w:rsidR="00DA5EE8" w:rsidRPr="00DA5EE8" w:rsidRDefault="00DA5EE8" w:rsidP="00DA5EE8">
            <w:r w:rsidRPr="00DA5EE8">
              <w:t>0</w:t>
            </w:r>
          </w:p>
        </w:tc>
      </w:tr>
      <w:tr w:rsidR="00DA5EE8" w:rsidRPr="00DA5EE8" w14:paraId="28D6FA4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D799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E10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EDAB"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42067E3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E247CDE" w14:textId="77777777" w:rsidR="00DA5EE8" w:rsidRPr="00DA5EE8" w:rsidRDefault="00DA5EE8" w:rsidP="00DA5EE8">
            <w:r w:rsidRPr="00DA5EE8">
              <w:t>TCI state #2</w:t>
            </w:r>
          </w:p>
        </w:tc>
      </w:tr>
      <w:tr w:rsidR="00DA5EE8" w:rsidRPr="00DA5EE8" w14:paraId="052E1B2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823D"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A3A52" w14:textId="77777777" w:rsidR="00DA5EE8" w:rsidRPr="00DA5EE8" w:rsidRDefault="00DA5EE8" w:rsidP="00DA5EE8">
            <w:r w:rsidRPr="00DA5EE8">
              <w:t>Resource set #12</w:t>
            </w:r>
          </w:p>
        </w:tc>
        <w:tc>
          <w:tcPr>
            <w:tcW w:w="0" w:type="auto"/>
            <w:tcBorders>
              <w:top w:val="single" w:sz="4" w:space="0" w:color="auto"/>
              <w:left w:val="single" w:sz="4" w:space="0" w:color="auto"/>
              <w:bottom w:val="single" w:sz="4" w:space="0" w:color="auto"/>
              <w:right w:val="single" w:sz="4" w:space="0" w:color="auto"/>
            </w:tcBorders>
            <w:hideMark/>
          </w:tcPr>
          <w:p w14:paraId="53EC45A9"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A39577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74DE09E2" w14:textId="77777777" w:rsidR="00DA5EE8" w:rsidRPr="00DA5EE8" w:rsidRDefault="00DA5EE8" w:rsidP="00DA5EE8">
            <w:r w:rsidRPr="00DA5EE8">
              <w:t>k0=3 for CSI-RS resource 7,8</w:t>
            </w:r>
          </w:p>
        </w:tc>
      </w:tr>
      <w:tr w:rsidR="00DA5EE8" w:rsidRPr="00DA5EE8" w14:paraId="291B122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3E74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84C6"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189CE"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010709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1BB1E28" w14:textId="77777777" w:rsidR="00DA5EE8" w:rsidRPr="00DA5EE8" w:rsidRDefault="00DA5EE8" w:rsidP="00DA5EE8">
            <w:r w:rsidRPr="00DA5EE8">
              <w:t>l0 = 8 for CSI-RS resource 7</w:t>
            </w:r>
          </w:p>
          <w:p w14:paraId="52808FD7" w14:textId="77777777" w:rsidR="00DA5EE8" w:rsidRPr="00DA5EE8" w:rsidRDefault="00DA5EE8" w:rsidP="00DA5EE8">
            <w:r w:rsidRPr="00DA5EE8">
              <w:t>l0 = 9 for CSI-RS resource 8</w:t>
            </w:r>
          </w:p>
        </w:tc>
      </w:tr>
      <w:tr w:rsidR="00DA5EE8" w:rsidRPr="00DA5EE8" w14:paraId="782A9E1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2AC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C82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00197"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9E902"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C9B9C" w14:textId="77777777" w:rsidR="00DA5EE8" w:rsidRPr="00DA5EE8" w:rsidRDefault="00DA5EE8" w:rsidP="00DA5EE8">
            <w:r w:rsidRPr="00DA5EE8">
              <w:t>160</w:t>
            </w:r>
          </w:p>
        </w:tc>
      </w:tr>
      <w:tr w:rsidR="00DA5EE8" w:rsidRPr="00DA5EE8" w14:paraId="0AB207C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0B4B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FBB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64ACA"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00C0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9A6D4" w14:textId="77777777" w:rsidR="00DA5EE8" w:rsidRPr="00DA5EE8" w:rsidRDefault="00DA5EE8" w:rsidP="00DA5EE8">
            <w:r w:rsidRPr="00DA5EE8">
              <w:t>0</w:t>
            </w:r>
          </w:p>
        </w:tc>
      </w:tr>
      <w:tr w:rsidR="00DA5EE8" w:rsidRPr="00DA5EE8" w14:paraId="7385911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50C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B29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76CAC"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4E50CFF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D46E32B" w14:textId="77777777" w:rsidR="00DA5EE8" w:rsidRPr="00DA5EE8" w:rsidRDefault="00DA5EE8" w:rsidP="00DA5EE8">
            <w:r w:rsidRPr="00DA5EE8">
              <w:t>TCI state #3</w:t>
            </w:r>
          </w:p>
        </w:tc>
      </w:tr>
      <w:tr w:rsidR="00DA5EE8" w:rsidRPr="00DA5EE8" w14:paraId="6167175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AFC3"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32C3A6" w14:textId="77777777" w:rsidR="00DA5EE8" w:rsidRPr="00DA5EE8" w:rsidRDefault="00DA5EE8" w:rsidP="00DA5EE8">
            <w:r w:rsidRPr="00DA5EE8">
              <w:t>Resource set #21 (Note2)</w:t>
            </w:r>
          </w:p>
        </w:tc>
        <w:tc>
          <w:tcPr>
            <w:tcW w:w="0" w:type="auto"/>
            <w:tcBorders>
              <w:top w:val="single" w:sz="4" w:space="0" w:color="auto"/>
              <w:left w:val="single" w:sz="4" w:space="0" w:color="auto"/>
              <w:bottom w:val="single" w:sz="4" w:space="0" w:color="auto"/>
              <w:right w:val="single" w:sz="4" w:space="0" w:color="auto"/>
            </w:tcBorders>
            <w:hideMark/>
          </w:tcPr>
          <w:p w14:paraId="6988A226"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39C18CC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5141B91B" w14:textId="77777777" w:rsidR="00DA5EE8" w:rsidRPr="00DA5EE8" w:rsidRDefault="00DA5EE8" w:rsidP="00DA5EE8">
            <w:r w:rsidRPr="00DA5EE8">
              <w:t>k0=0 for CSI-RS resource 9,10</w:t>
            </w:r>
          </w:p>
        </w:tc>
      </w:tr>
      <w:tr w:rsidR="00DA5EE8" w:rsidRPr="00DA5EE8" w14:paraId="1933484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A9A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D406"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6A7EB"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554D5F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2A208E1" w14:textId="77777777" w:rsidR="00DA5EE8" w:rsidRPr="00DA5EE8" w:rsidRDefault="00DA5EE8" w:rsidP="00DA5EE8">
            <w:r w:rsidRPr="00DA5EE8">
              <w:t>l0 = 10 for CSI-RS resource 9</w:t>
            </w:r>
          </w:p>
          <w:p w14:paraId="6D3B5B87" w14:textId="77777777" w:rsidR="00DA5EE8" w:rsidRPr="00DA5EE8" w:rsidRDefault="00DA5EE8" w:rsidP="00DA5EE8">
            <w:r w:rsidRPr="00DA5EE8">
              <w:t>l0 = 11 for CSI-RS resource 10</w:t>
            </w:r>
          </w:p>
        </w:tc>
      </w:tr>
      <w:tr w:rsidR="00DA5EE8" w:rsidRPr="00DA5EE8" w14:paraId="5D2E375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967FF"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7A0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22B74"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9B5BD"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E0120" w14:textId="77777777" w:rsidR="00DA5EE8" w:rsidRPr="00DA5EE8" w:rsidRDefault="00DA5EE8" w:rsidP="00DA5EE8">
            <w:r w:rsidRPr="00DA5EE8">
              <w:t>160</w:t>
            </w:r>
          </w:p>
        </w:tc>
      </w:tr>
      <w:tr w:rsidR="00DA5EE8" w:rsidRPr="00DA5EE8" w14:paraId="7AC525D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EC5A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3DF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0D8F8"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7591"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AFC7C" w14:textId="77777777" w:rsidR="00DA5EE8" w:rsidRPr="00DA5EE8" w:rsidRDefault="00DA5EE8" w:rsidP="00DA5EE8">
            <w:r w:rsidRPr="00DA5EE8">
              <w:t>1</w:t>
            </w:r>
          </w:p>
        </w:tc>
      </w:tr>
      <w:tr w:rsidR="00DA5EE8" w:rsidRPr="00DA5EE8" w14:paraId="783BF84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BE0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238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2DE29"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7641CF3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5B768CA" w14:textId="77777777" w:rsidR="00DA5EE8" w:rsidRPr="00DA5EE8" w:rsidRDefault="00DA5EE8" w:rsidP="00DA5EE8">
            <w:r w:rsidRPr="00DA5EE8">
              <w:t>TCI state #8</w:t>
            </w:r>
          </w:p>
        </w:tc>
      </w:tr>
      <w:tr w:rsidR="00DA5EE8" w:rsidRPr="00DA5EE8" w14:paraId="4DE4BEC5"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A9E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CF7CD9" w14:textId="77777777" w:rsidR="00DA5EE8" w:rsidRPr="00DA5EE8" w:rsidRDefault="00DA5EE8" w:rsidP="00DA5EE8">
            <w:r w:rsidRPr="00DA5EE8">
              <w:t>Resource set #22 (Note2)</w:t>
            </w:r>
          </w:p>
        </w:tc>
        <w:tc>
          <w:tcPr>
            <w:tcW w:w="0" w:type="auto"/>
            <w:tcBorders>
              <w:top w:val="single" w:sz="4" w:space="0" w:color="auto"/>
              <w:left w:val="single" w:sz="4" w:space="0" w:color="auto"/>
              <w:bottom w:val="single" w:sz="4" w:space="0" w:color="auto"/>
              <w:right w:val="single" w:sz="4" w:space="0" w:color="auto"/>
            </w:tcBorders>
            <w:hideMark/>
          </w:tcPr>
          <w:p w14:paraId="2BF575B0"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02B0A72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4E0917D9" w14:textId="77777777" w:rsidR="00DA5EE8" w:rsidRPr="00DA5EE8" w:rsidRDefault="00DA5EE8" w:rsidP="00DA5EE8">
            <w:r w:rsidRPr="00DA5EE8">
              <w:t>k0=1 for CSI-RS resource 11,12</w:t>
            </w:r>
          </w:p>
        </w:tc>
      </w:tr>
      <w:tr w:rsidR="00DA5EE8" w:rsidRPr="00DA5EE8" w14:paraId="3F0BDAB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5B5D"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E9C9"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D862E"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1817B7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F6A3528" w14:textId="77777777" w:rsidR="00DA5EE8" w:rsidRPr="00DA5EE8" w:rsidRDefault="00DA5EE8" w:rsidP="00DA5EE8">
            <w:r w:rsidRPr="00DA5EE8">
              <w:t>l0 = 10 for CSI-RS resource 11</w:t>
            </w:r>
          </w:p>
          <w:p w14:paraId="288630D3" w14:textId="77777777" w:rsidR="00DA5EE8" w:rsidRPr="00DA5EE8" w:rsidRDefault="00DA5EE8" w:rsidP="00DA5EE8">
            <w:r w:rsidRPr="00DA5EE8">
              <w:t>l0 = 11 for CSI-RS resource 12</w:t>
            </w:r>
          </w:p>
        </w:tc>
      </w:tr>
      <w:tr w:rsidR="00DA5EE8" w:rsidRPr="00DA5EE8" w14:paraId="3B6F002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2133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01E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B90C1"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D03AC"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2A2DD" w14:textId="77777777" w:rsidR="00DA5EE8" w:rsidRPr="00DA5EE8" w:rsidRDefault="00DA5EE8" w:rsidP="00DA5EE8">
            <w:r w:rsidRPr="00DA5EE8">
              <w:t>160</w:t>
            </w:r>
          </w:p>
        </w:tc>
      </w:tr>
      <w:tr w:rsidR="00DA5EE8" w:rsidRPr="00DA5EE8" w14:paraId="2B2AAF3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D7F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00B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1C9E"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99796"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4C8D" w14:textId="77777777" w:rsidR="00DA5EE8" w:rsidRPr="00DA5EE8" w:rsidRDefault="00DA5EE8" w:rsidP="00DA5EE8">
            <w:r w:rsidRPr="00DA5EE8">
              <w:t>1</w:t>
            </w:r>
          </w:p>
        </w:tc>
      </w:tr>
      <w:tr w:rsidR="00DA5EE8" w:rsidRPr="00DA5EE8" w14:paraId="09227A8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FA8D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293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39034"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412FF79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839B6B0" w14:textId="77777777" w:rsidR="00DA5EE8" w:rsidRPr="00DA5EE8" w:rsidRDefault="00DA5EE8" w:rsidP="00DA5EE8">
            <w:r w:rsidRPr="00DA5EE8">
              <w:t>TCI state #9</w:t>
            </w:r>
          </w:p>
        </w:tc>
      </w:tr>
      <w:tr w:rsidR="00DA5EE8" w:rsidRPr="00DA5EE8" w14:paraId="3B81724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402F6"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B25064" w14:textId="77777777" w:rsidR="00DA5EE8" w:rsidRPr="00DA5EE8" w:rsidRDefault="00DA5EE8" w:rsidP="00DA5EE8">
            <w:r w:rsidRPr="00DA5EE8">
              <w:t>Resource set #23 (Note2)</w:t>
            </w:r>
          </w:p>
        </w:tc>
        <w:tc>
          <w:tcPr>
            <w:tcW w:w="0" w:type="auto"/>
            <w:tcBorders>
              <w:top w:val="single" w:sz="4" w:space="0" w:color="auto"/>
              <w:left w:val="single" w:sz="4" w:space="0" w:color="auto"/>
              <w:bottom w:val="single" w:sz="4" w:space="0" w:color="auto"/>
              <w:right w:val="single" w:sz="4" w:space="0" w:color="auto"/>
            </w:tcBorders>
            <w:hideMark/>
          </w:tcPr>
          <w:p w14:paraId="7FC2C891"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E95646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7438A0E5" w14:textId="77777777" w:rsidR="00DA5EE8" w:rsidRPr="00DA5EE8" w:rsidRDefault="00DA5EE8" w:rsidP="00DA5EE8">
            <w:r w:rsidRPr="00DA5EE8">
              <w:t>k0=2 for CSI-RS resource 13,14</w:t>
            </w:r>
          </w:p>
        </w:tc>
      </w:tr>
      <w:tr w:rsidR="00DA5EE8" w:rsidRPr="00DA5EE8" w14:paraId="1A220F8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7FE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FCB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4870B"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39DAD8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316E98A" w14:textId="77777777" w:rsidR="00DA5EE8" w:rsidRPr="00DA5EE8" w:rsidRDefault="00DA5EE8" w:rsidP="00DA5EE8">
            <w:r w:rsidRPr="00DA5EE8">
              <w:t>l0 = 10 for CSI-RS resource 13</w:t>
            </w:r>
          </w:p>
          <w:p w14:paraId="210A105A" w14:textId="77777777" w:rsidR="00DA5EE8" w:rsidRPr="00DA5EE8" w:rsidRDefault="00DA5EE8" w:rsidP="00DA5EE8">
            <w:r w:rsidRPr="00DA5EE8">
              <w:t>l0 = 11 for CSI-RS resource 14</w:t>
            </w:r>
          </w:p>
        </w:tc>
      </w:tr>
      <w:tr w:rsidR="00DA5EE8" w:rsidRPr="00DA5EE8" w14:paraId="6267C85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C62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F4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AD275"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8CB8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447EB" w14:textId="77777777" w:rsidR="00DA5EE8" w:rsidRPr="00DA5EE8" w:rsidRDefault="00DA5EE8" w:rsidP="00DA5EE8">
            <w:r w:rsidRPr="00DA5EE8">
              <w:t>160</w:t>
            </w:r>
          </w:p>
        </w:tc>
      </w:tr>
      <w:tr w:rsidR="00DA5EE8" w:rsidRPr="00DA5EE8" w14:paraId="20BCEA7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E179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B43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1B2ED"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E014"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18AA" w14:textId="77777777" w:rsidR="00DA5EE8" w:rsidRPr="00DA5EE8" w:rsidRDefault="00DA5EE8" w:rsidP="00DA5EE8">
            <w:r w:rsidRPr="00DA5EE8">
              <w:t>1</w:t>
            </w:r>
          </w:p>
        </w:tc>
      </w:tr>
      <w:tr w:rsidR="00DA5EE8" w:rsidRPr="00DA5EE8" w14:paraId="685EB5E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C376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C95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683F7"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10417C8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B528901" w14:textId="77777777" w:rsidR="00DA5EE8" w:rsidRPr="00DA5EE8" w:rsidRDefault="00DA5EE8" w:rsidP="00DA5EE8">
            <w:r w:rsidRPr="00DA5EE8">
              <w:t>TCI state #10</w:t>
            </w:r>
          </w:p>
        </w:tc>
      </w:tr>
      <w:tr w:rsidR="00DA5EE8" w:rsidRPr="00DA5EE8" w14:paraId="2CC96AD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5C7F3"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846503" w14:textId="77777777" w:rsidR="00DA5EE8" w:rsidRPr="00DA5EE8" w:rsidRDefault="00DA5EE8" w:rsidP="00DA5EE8">
            <w:r w:rsidRPr="00DA5EE8">
              <w:t>Resource set #24 (Note2)</w:t>
            </w:r>
          </w:p>
        </w:tc>
        <w:tc>
          <w:tcPr>
            <w:tcW w:w="0" w:type="auto"/>
            <w:tcBorders>
              <w:top w:val="single" w:sz="4" w:space="0" w:color="auto"/>
              <w:left w:val="single" w:sz="4" w:space="0" w:color="auto"/>
              <w:bottom w:val="single" w:sz="4" w:space="0" w:color="auto"/>
              <w:right w:val="single" w:sz="4" w:space="0" w:color="auto"/>
            </w:tcBorders>
            <w:hideMark/>
          </w:tcPr>
          <w:p w14:paraId="4323CC40" w14:textId="77777777" w:rsidR="00DA5EE8" w:rsidRPr="00DA5EE8" w:rsidRDefault="00DA5EE8" w:rsidP="00DA5EE8">
            <w:r w:rsidRPr="00DA5EE8">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4F5F9AE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hideMark/>
          </w:tcPr>
          <w:p w14:paraId="21C5653C" w14:textId="77777777" w:rsidR="00DA5EE8" w:rsidRPr="00DA5EE8" w:rsidRDefault="00DA5EE8" w:rsidP="00DA5EE8">
            <w:r w:rsidRPr="00DA5EE8">
              <w:t>k0=3 for CSI-RS resource 15,16</w:t>
            </w:r>
          </w:p>
        </w:tc>
      </w:tr>
      <w:tr w:rsidR="00DA5EE8" w:rsidRPr="00DA5EE8" w14:paraId="785C78C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39A5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8B5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08E15" w14:textId="77777777" w:rsidR="00DA5EE8" w:rsidRPr="00DA5EE8" w:rsidRDefault="00DA5EE8" w:rsidP="00DA5EE8">
            <w:r w:rsidRPr="00DA5EE8">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6A79C1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71AE2E4" w14:textId="77777777" w:rsidR="00DA5EE8" w:rsidRPr="00DA5EE8" w:rsidRDefault="00DA5EE8" w:rsidP="00DA5EE8">
            <w:r w:rsidRPr="00DA5EE8">
              <w:t>l0 = 10 for CSI-RS resource 15</w:t>
            </w:r>
          </w:p>
          <w:p w14:paraId="2D7EE679" w14:textId="77777777" w:rsidR="00DA5EE8" w:rsidRPr="00DA5EE8" w:rsidRDefault="00DA5EE8" w:rsidP="00DA5EE8">
            <w:r w:rsidRPr="00DA5EE8">
              <w:t>l0 = 11 for CSI-RS resource 16</w:t>
            </w:r>
          </w:p>
        </w:tc>
      </w:tr>
      <w:tr w:rsidR="00DA5EE8" w:rsidRPr="00DA5EE8" w14:paraId="2708B17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A624"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74F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F0E6E" w14:textId="77777777" w:rsidR="00DA5EE8" w:rsidRPr="00DA5EE8" w:rsidRDefault="00DA5EE8" w:rsidP="00DA5EE8">
            <w:r w:rsidRPr="00DA5EE8">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9535F"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0534F" w14:textId="77777777" w:rsidR="00DA5EE8" w:rsidRPr="00DA5EE8" w:rsidRDefault="00DA5EE8" w:rsidP="00DA5EE8">
            <w:r w:rsidRPr="00DA5EE8">
              <w:t>160</w:t>
            </w:r>
          </w:p>
        </w:tc>
      </w:tr>
      <w:tr w:rsidR="00DA5EE8" w:rsidRPr="00DA5EE8" w14:paraId="6054E64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5C8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89C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C1A4B" w14:textId="77777777" w:rsidR="00DA5EE8" w:rsidRPr="00DA5EE8" w:rsidRDefault="00DA5EE8" w:rsidP="00DA5EE8">
            <w:r w:rsidRPr="00DA5EE8">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96CEA" w14:textId="77777777" w:rsidR="00DA5EE8" w:rsidRPr="00DA5EE8" w:rsidRDefault="00DA5EE8" w:rsidP="00DA5EE8">
            <w:r w:rsidRPr="00DA5EE8">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4134A" w14:textId="77777777" w:rsidR="00DA5EE8" w:rsidRPr="00DA5EE8" w:rsidRDefault="00DA5EE8" w:rsidP="00DA5EE8">
            <w:r w:rsidRPr="00DA5EE8">
              <w:t>1</w:t>
            </w:r>
          </w:p>
        </w:tc>
      </w:tr>
      <w:tr w:rsidR="00DA5EE8" w:rsidRPr="00DA5EE8" w14:paraId="483BE72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4CC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C0E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DC18C" w14:textId="77777777" w:rsidR="00DA5EE8" w:rsidRPr="00DA5EE8" w:rsidRDefault="00DA5EE8" w:rsidP="00DA5EE8">
            <w:r w:rsidRPr="00DA5EE8">
              <w:t>QCL info</w:t>
            </w:r>
          </w:p>
        </w:tc>
        <w:tc>
          <w:tcPr>
            <w:tcW w:w="0" w:type="auto"/>
            <w:tcBorders>
              <w:top w:val="single" w:sz="4" w:space="0" w:color="auto"/>
              <w:left w:val="single" w:sz="4" w:space="0" w:color="auto"/>
              <w:bottom w:val="single" w:sz="4" w:space="0" w:color="auto"/>
              <w:right w:val="single" w:sz="4" w:space="0" w:color="auto"/>
            </w:tcBorders>
          </w:tcPr>
          <w:p w14:paraId="19E7115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0903B33" w14:textId="77777777" w:rsidR="00DA5EE8" w:rsidRPr="00DA5EE8" w:rsidRDefault="00DA5EE8" w:rsidP="00DA5EE8">
            <w:r w:rsidRPr="00DA5EE8">
              <w:t>TCI state #11</w:t>
            </w:r>
          </w:p>
        </w:tc>
      </w:tr>
      <w:tr w:rsidR="00DA5EE8" w:rsidRPr="00DA5EE8" w14:paraId="2AEBB37F"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F6B8E" w14:textId="77777777" w:rsidR="00DA5EE8" w:rsidRPr="00DA5EE8" w:rsidRDefault="00DA5EE8" w:rsidP="00DA5EE8">
            <w:bookmarkStart w:id="13" w:name="_Hlk92186216"/>
            <w:r w:rsidRPr="00DA5EE8">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DFCC0"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64D9C"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3A5C16E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9E6EBA9" w14:textId="77777777" w:rsidR="00DA5EE8" w:rsidRPr="00DA5EE8" w:rsidRDefault="00DA5EE8" w:rsidP="00DA5EE8">
            <w:r w:rsidRPr="00DA5EE8">
              <w:t>CSI-RS resource 1 from 'CSI-RS for tracking Resource set #1' configuration</w:t>
            </w:r>
          </w:p>
        </w:tc>
      </w:tr>
      <w:tr w:rsidR="00DA5EE8" w:rsidRPr="00DA5EE8" w14:paraId="0F1677D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1E7C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928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46CEA"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4A13155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92582C4" w14:textId="77777777" w:rsidR="00DA5EE8" w:rsidRPr="00DA5EE8" w:rsidRDefault="00DA5EE8" w:rsidP="00DA5EE8">
            <w:r w:rsidRPr="00DA5EE8">
              <w:t>Type A</w:t>
            </w:r>
          </w:p>
        </w:tc>
      </w:tr>
      <w:tr w:rsidR="00DA5EE8" w:rsidRPr="00DA5EE8" w14:paraId="33B08E6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3664"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37883"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1FDE"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110A5F2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5F1AE17" w14:textId="77777777" w:rsidR="00DA5EE8" w:rsidRPr="00DA5EE8" w:rsidRDefault="00DA5EE8" w:rsidP="00DA5EE8">
            <w:r w:rsidRPr="00DA5EE8">
              <w:t>CSI-RS resource 1 from 'CSI-RS for tracking Resource set #1' configuration</w:t>
            </w:r>
          </w:p>
        </w:tc>
      </w:tr>
      <w:tr w:rsidR="00DA5EE8" w:rsidRPr="00DA5EE8" w14:paraId="7C0E780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414C2"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D1C5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3E7A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1F79D8A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079CF32" w14:textId="77777777" w:rsidR="00DA5EE8" w:rsidRPr="00DA5EE8" w:rsidRDefault="00DA5EE8" w:rsidP="00DA5EE8">
            <w:r w:rsidRPr="00DA5EE8">
              <w:t>Type D</w:t>
            </w:r>
          </w:p>
        </w:tc>
        <w:bookmarkEnd w:id="13"/>
      </w:tr>
      <w:tr w:rsidR="00DA5EE8" w:rsidRPr="00DA5EE8" w14:paraId="00D63B82"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2037C1" w14:textId="77777777" w:rsidR="00DA5EE8" w:rsidRPr="00DA5EE8" w:rsidRDefault="00DA5EE8" w:rsidP="00DA5EE8">
            <w:r w:rsidRPr="00DA5EE8">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07C766"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95730"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1C12C30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6D191E2" w14:textId="77777777" w:rsidR="00DA5EE8" w:rsidRPr="00DA5EE8" w:rsidRDefault="00DA5EE8" w:rsidP="00DA5EE8">
            <w:r w:rsidRPr="00DA5EE8">
              <w:t>CSI-RS resource 5 from 'CSI-RS for tracking Resource set #2' configuration</w:t>
            </w:r>
          </w:p>
        </w:tc>
      </w:tr>
      <w:tr w:rsidR="00DA5EE8" w:rsidRPr="00DA5EE8" w14:paraId="08C48D8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AAB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FD9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347A4"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70E03F9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5F52620" w14:textId="77777777" w:rsidR="00DA5EE8" w:rsidRPr="00DA5EE8" w:rsidRDefault="00DA5EE8" w:rsidP="00DA5EE8">
            <w:r w:rsidRPr="00DA5EE8">
              <w:t>Type A</w:t>
            </w:r>
          </w:p>
        </w:tc>
      </w:tr>
      <w:tr w:rsidR="00DA5EE8" w:rsidRPr="00DA5EE8" w14:paraId="492784D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6C0E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30243"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A7B90"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2833182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B319B81" w14:textId="77777777" w:rsidR="00DA5EE8" w:rsidRPr="00DA5EE8" w:rsidRDefault="00DA5EE8" w:rsidP="00DA5EE8">
            <w:r w:rsidRPr="00DA5EE8">
              <w:t>CSI-RS resource 5 from 'CSI-RS for tracking Resource set #2' configuration</w:t>
            </w:r>
          </w:p>
        </w:tc>
      </w:tr>
      <w:tr w:rsidR="00DA5EE8" w:rsidRPr="00DA5EE8" w14:paraId="5207DD7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47C8"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6ED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5136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235546B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98658C3" w14:textId="77777777" w:rsidR="00DA5EE8" w:rsidRPr="00DA5EE8" w:rsidRDefault="00DA5EE8" w:rsidP="00DA5EE8">
            <w:r w:rsidRPr="00DA5EE8">
              <w:t>Type D</w:t>
            </w:r>
          </w:p>
        </w:tc>
      </w:tr>
      <w:tr w:rsidR="00DA5EE8" w:rsidRPr="00DA5EE8" w14:paraId="01CED61B"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934DF" w14:textId="77777777" w:rsidR="00DA5EE8" w:rsidRPr="00DA5EE8" w:rsidRDefault="00DA5EE8" w:rsidP="00DA5EE8">
            <w:r w:rsidRPr="00DA5EE8">
              <w:lastRenderedPageBreak/>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DF96C"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676BA"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3515BD4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E0A0782" w14:textId="77777777" w:rsidR="00DA5EE8" w:rsidRPr="00DA5EE8" w:rsidRDefault="00DA5EE8" w:rsidP="00DA5EE8">
            <w:r w:rsidRPr="00DA5EE8">
              <w:t>CSI-RS resource 9 from 'CSI-RS for tracking Resource set #3' configuration</w:t>
            </w:r>
          </w:p>
        </w:tc>
      </w:tr>
      <w:tr w:rsidR="00DA5EE8" w:rsidRPr="00DA5EE8" w14:paraId="69F263D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86F0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03C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2500B"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AE587A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2928483" w14:textId="77777777" w:rsidR="00DA5EE8" w:rsidRPr="00DA5EE8" w:rsidRDefault="00DA5EE8" w:rsidP="00DA5EE8">
            <w:r w:rsidRPr="00DA5EE8">
              <w:t>Type A</w:t>
            </w:r>
          </w:p>
        </w:tc>
      </w:tr>
      <w:tr w:rsidR="00DA5EE8" w:rsidRPr="00DA5EE8" w14:paraId="059EF20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14A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22331"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CC952"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1B74235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17B6357" w14:textId="77777777" w:rsidR="00DA5EE8" w:rsidRPr="00DA5EE8" w:rsidRDefault="00DA5EE8" w:rsidP="00DA5EE8">
            <w:r w:rsidRPr="00DA5EE8">
              <w:t>CSI-RS resource 9 from 'CSI-RS for tracking Resource set #3' configuration</w:t>
            </w:r>
          </w:p>
        </w:tc>
      </w:tr>
      <w:tr w:rsidR="00DA5EE8" w:rsidRPr="00DA5EE8" w14:paraId="7FDEB7C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8905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85F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D3FB2"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011851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B2B1C05" w14:textId="77777777" w:rsidR="00DA5EE8" w:rsidRPr="00DA5EE8" w:rsidRDefault="00DA5EE8" w:rsidP="00DA5EE8">
            <w:r w:rsidRPr="00DA5EE8">
              <w:t>Type D</w:t>
            </w:r>
          </w:p>
        </w:tc>
      </w:tr>
      <w:tr w:rsidR="00DA5EE8" w:rsidRPr="00DA5EE8" w14:paraId="46CA616B"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DD545" w14:textId="77777777" w:rsidR="00DA5EE8" w:rsidRPr="00DA5EE8" w:rsidRDefault="00DA5EE8" w:rsidP="00DA5EE8">
            <w:r w:rsidRPr="00DA5EE8">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B688C"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8A58"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6C06106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FAF6534" w14:textId="77777777" w:rsidR="00DA5EE8" w:rsidRPr="00DA5EE8" w:rsidRDefault="00DA5EE8" w:rsidP="00DA5EE8">
            <w:r w:rsidRPr="00DA5EE8">
              <w:t>CSI-RS resource 13 from 'CSI-RS for tracking Resource set #4' configuration</w:t>
            </w:r>
          </w:p>
        </w:tc>
      </w:tr>
      <w:tr w:rsidR="00DA5EE8" w:rsidRPr="00DA5EE8" w14:paraId="0A096FC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246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72A5"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CDFE2"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7AE5C6E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C0D6C87" w14:textId="77777777" w:rsidR="00DA5EE8" w:rsidRPr="00DA5EE8" w:rsidRDefault="00DA5EE8" w:rsidP="00DA5EE8">
            <w:r w:rsidRPr="00DA5EE8">
              <w:t>Type A</w:t>
            </w:r>
          </w:p>
        </w:tc>
      </w:tr>
      <w:tr w:rsidR="00DA5EE8" w:rsidRPr="00DA5EE8" w14:paraId="6B42CE1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0A7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C5345"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3738D"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7994E13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F917BAF" w14:textId="77777777" w:rsidR="00DA5EE8" w:rsidRPr="00DA5EE8" w:rsidRDefault="00DA5EE8" w:rsidP="00DA5EE8">
            <w:r w:rsidRPr="00DA5EE8">
              <w:t>CSI-RS resource 13 from 'CSI-RS for tracking Resource set #4' configuration</w:t>
            </w:r>
          </w:p>
        </w:tc>
      </w:tr>
      <w:tr w:rsidR="00DA5EE8" w:rsidRPr="00DA5EE8" w14:paraId="6D933BA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99A0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FB3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2771E"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66E09E7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22B98D6" w14:textId="77777777" w:rsidR="00DA5EE8" w:rsidRPr="00DA5EE8" w:rsidRDefault="00DA5EE8" w:rsidP="00DA5EE8">
            <w:r w:rsidRPr="00DA5EE8">
              <w:t>Type D</w:t>
            </w:r>
          </w:p>
        </w:tc>
      </w:tr>
      <w:tr w:rsidR="00DA5EE8" w:rsidRPr="00DA5EE8" w14:paraId="00295AC0"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3934A" w14:textId="77777777" w:rsidR="00DA5EE8" w:rsidRPr="00DA5EE8" w:rsidRDefault="00DA5EE8" w:rsidP="00DA5EE8">
            <w:r w:rsidRPr="00DA5EE8">
              <w:t>TCI state #8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644D7"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BC678"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3BD9C5A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C81871E" w14:textId="77777777" w:rsidR="00DA5EE8" w:rsidRPr="00DA5EE8" w:rsidRDefault="00DA5EE8" w:rsidP="00DA5EE8">
            <w:r w:rsidRPr="00DA5EE8">
              <w:t>CSI-RS resource 17 from 'CSI-RS for tracking Resource set #13' configuration</w:t>
            </w:r>
          </w:p>
        </w:tc>
      </w:tr>
      <w:tr w:rsidR="00DA5EE8" w:rsidRPr="00DA5EE8" w14:paraId="059A6A1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2ADA"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C263"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94C59"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5E22B9E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5422535" w14:textId="77777777" w:rsidR="00DA5EE8" w:rsidRPr="00DA5EE8" w:rsidRDefault="00DA5EE8" w:rsidP="00DA5EE8">
            <w:r w:rsidRPr="00DA5EE8">
              <w:t>Type A</w:t>
            </w:r>
          </w:p>
        </w:tc>
      </w:tr>
      <w:tr w:rsidR="00DA5EE8" w:rsidRPr="00DA5EE8" w14:paraId="5D5F482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52710"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84C74"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9EE75"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797DE30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D7C874B" w14:textId="77777777" w:rsidR="00DA5EE8" w:rsidRPr="00DA5EE8" w:rsidRDefault="00DA5EE8" w:rsidP="00DA5EE8">
            <w:r w:rsidRPr="00DA5EE8">
              <w:t>CSI-RS resource 17 from 'CSI-RS for tracking Resource set #13' configuration</w:t>
            </w:r>
          </w:p>
        </w:tc>
      </w:tr>
      <w:tr w:rsidR="00DA5EE8" w:rsidRPr="00DA5EE8" w14:paraId="58D0CDC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B60B"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8E7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1A6EE"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29EDAC5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DF84737" w14:textId="77777777" w:rsidR="00DA5EE8" w:rsidRPr="00DA5EE8" w:rsidRDefault="00DA5EE8" w:rsidP="00DA5EE8">
            <w:r w:rsidRPr="00DA5EE8">
              <w:t>Type D</w:t>
            </w:r>
          </w:p>
        </w:tc>
      </w:tr>
      <w:tr w:rsidR="00DA5EE8" w:rsidRPr="00DA5EE8" w14:paraId="25DCA318"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2A84D" w14:textId="77777777" w:rsidR="00DA5EE8" w:rsidRPr="00DA5EE8" w:rsidRDefault="00DA5EE8" w:rsidP="00DA5EE8">
            <w:r w:rsidRPr="00DA5EE8">
              <w:t>TCI state #9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F727C"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7B0B9"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5AD3937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1CCB8DD" w14:textId="77777777" w:rsidR="00DA5EE8" w:rsidRPr="00DA5EE8" w:rsidRDefault="00DA5EE8" w:rsidP="00DA5EE8">
            <w:r w:rsidRPr="00DA5EE8">
              <w:t>CSI-RS resource 21 from 'CSI-RS for tracking Resource set #14' configuration</w:t>
            </w:r>
          </w:p>
        </w:tc>
      </w:tr>
      <w:tr w:rsidR="00DA5EE8" w:rsidRPr="00DA5EE8" w14:paraId="674884D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9B0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14B7"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07AA8"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242E787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5D13E1C" w14:textId="77777777" w:rsidR="00DA5EE8" w:rsidRPr="00DA5EE8" w:rsidRDefault="00DA5EE8" w:rsidP="00DA5EE8">
            <w:r w:rsidRPr="00DA5EE8">
              <w:t>Type A</w:t>
            </w:r>
          </w:p>
        </w:tc>
      </w:tr>
      <w:tr w:rsidR="00DA5EE8" w:rsidRPr="00DA5EE8" w14:paraId="59D69F5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6585"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F9B79"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C49F9"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209EA73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1815641" w14:textId="77777777" w:rsidR="00DA5EE8" w:rsidRPr="00DA5EE8" w:rsidRDefault="00DA5EE8" w:rsidP="00DA5EE8">
            <w:r w:rsidRPr="00DA5EE8">
              <w:t>CSI-RS resource 21 from 'CSI-RS for tracking Resource set #14' configuration</w:t>
            </w:r>
          </w:p>
        </w:tc>
      </w:tr>
      <w:tr w:rsidR="00DA5EE8" w:rsidRPr="00DA5EE8" w14:paraId="18615DD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C3231"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2F5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BA0B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67901F5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F0EDDD8" w14:textId="77777777" w:rsidR="00DA5EE8" w:rsidRPr="00DA5EE8" w:rsidRDefault="00DA5EE8" w:rsidP="00DA5EE8">
            <w:r w:rsidRPr="00DA5EE8">
              <w:t>Type D</w:t>
            </w:r>
          </w:p>
        </w:tc>
      </w:tr>
      <w:tr w:rsidR="00DA5EE8" w:rsidRPr="00DA5EE8" w14:paraId="7F1CCFE6"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AE28A" w14:textId="77777777" w:rsidR="00DA5EE8" w:rsidRPr="00DA5EE8" w:rsidRDefault="00DA5EE8" w:rsidP="00DA5EE8">
            <w:r w:rsidRPr="00DA5EE8">
              <w:t>TCI state #10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1C09E"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74A3C"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3D27BBA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8571065" w14:textId="77777777" w:rsidR="00DA5EE8" w:rsidRPr="00DA5EE8" w:rsidRDefault="00DA5EE8" w:rsidP="00DA5EE8">
            <w:r w:rsidRPr="00DA5EE8">
              <w:t>CSI-RS resource 25 from 'CSI-RS for tracking Resource set #15' configuration</w:t>
            </w:r>
          </w:p>
        </w:tc>
      </w:tr>
      <w:tr w:rsidR="00DA5EE8" w:rsidRPr="00DA5EE8" w14:paraId="47C01FD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A943"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28D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C734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2AAE473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AEF41E6" w14:textId="77777777" w:rsidR="00DA5EE8" w:rsidRPr="00DA5EE8" w:rsidRDefault="00DA5EE8" w:rsidP="00DA5EE8">
            <w:r w:rsidRPr="00DA5EE8">
              <w:t>Type A</w:t>
            </w:r>
          </w:p>
        </w:tc>
      </w:tr>
      <w:tr w:rsidR="00DA5EE8" w:rsidRPr="00DA5EE8" w14:paraId="13148168"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29516"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E2AE3"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FFB4A"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7E0821E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9094122" w14:textId="77777777" w:rsidR="00DA5EE8" w:rsidRPr="00DA5EE8" w:rsidRDefault="00DA5EE8" w:rsidP="00DA5EE8">
            <w:r w:rsidRPr="00DA5EE8">
              <w:t>CSI-RS resource 25 from 'CSI-RS for tracking Resource set #15' configuration</w:t>
            </w:r>
          </w:p>
        </w:tc>
      </w:tr>
      <w:tr w:rsidR="00DA5EE8" w:rsidRPr="00DA5EE8" w14:paraId="36B7B79D"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3446"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30B7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BAA4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4CBF20C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B5A6A95" w14:textId="77777777" w:rsidR="00DA5EE8" w:rsidRPr="00DA5EE8" w:rsidRDefault="00DA5EE8" w:rsidP="00DA5EE8">
            <w:r w:rsidRPr="00DA5EE8">
              <w:t>Type D</w:t>
            </w:r>
          </w:p>
        </w:tc>
      </w:tr>
      <w:tr w:rsidR="00DA5EE8" w:rsidRPr="00DA5EE8" w14:paraId="35661B00"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BC193" w14:textId="77777777" w:rsidR="00DA5EE8" w:rsidRPr="00DA5EE8" w:rsidRDefault="00DA5EE8" w:rsidP="00DA5EE8">
            <w:r w:rsidRPr="00DA5EE8">
              <w:t>TCI state #11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0DFF70"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6020"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132D8FF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5F865CC" w14:textId="77777777" w:rsidR="00DA5EE8" w:rsidRPr="00DA5EE8" w:rsidRDefault="00DA5EE8" w:rsidP="00DA5EE8">
            <w:r w:rsidRPr="00DA5EE8">
              <w:t>CSI-RS resource 29 from 'CSI-RS for tracking Resource set #16' configuration</w:t>
            </w:r>
          </w:p>
        </w:tc>
      </w:tr>
      <w:tr w:rsidR="00DA5EE8" w:rsidRPr="00DA5EE8" w14:paraId="0874C7F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AB5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6ED8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27F14"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1E1D67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FEE6A67" w14:textId="77777777" w:rsidR="00DA5EE8" w:rsidRPr="00DA5EE8" w:rsidRDefault="00DA5EE8" w:rsidP="00DA5EE8">
            <w:r w:rsidRPr="00DA5EE8">
              <w:t>Type A</w:t>
            </w:r>
          </w:p>
        </w:tc>
      </w:tr>
      <w:tr w:rsidR="00DA5EE8" w:rsidRPr="00DA5EE8" w14:paraId="7F2CB39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81159"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2E22CE"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F768" w14:textId="77777777" w:rsidR="00DA5EE8" w:rsidRPr="00DA5EE8" w:rsidRDefault="00DA5EE8" w:rsidP="00DA5EE8">
            <w:r w:rsidRPr="00DA5EE8">
              <w:t>CSI-RS resource</w:t>
            </w:r>
          </w:p>
        </w:tc>
        <w:tc>
          <w:tcPr>
            <w:tcW w:w="0" w:type="auto"/>
            <w:tcBorders>
              <w:top w:val="single" w:sz="4" w:space="0" w:color="auto"/>
              <w:left w:val="single" w:sz="4" w:space="0" w:color="auto"/>
              <w:bottom w:val="single" w:sz="4" w:space="0" w:color="auto"/>
              <w:right w:val="single" w:sz="4" w:space="0" w:color="auto"/>
            </w:tcBorders>
          </w:tcPr>
          <w:p w14:paraId="0F950E9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45DD7CD" w14:textId="77777777" w:rsidR="00DA5EE8" w:rsidRPr="00DA5EE8" w:rsidRDefault="00DA5EE8" w:rsidP="00DA5EE8">
            <w:r w:rsidRPr="00DA5EE8">
              <w:t>CSI-RS resource 29 from 'CSI-RS for tracking Resource set #16' configuration</w:t>
            </w:r>
          </w:p>
        </w:tc>
      </w:tr>
      <w:tr w:rsidR="00DA5EE8" w:rsidRPr="00DA5EE8" w14:paraId="21EE00FA"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31CDE"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6FA7"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32F02"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48DF5BA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BCC2681" w14:textId="77777777" w:rsidR="00DA5EE8" w:rsidRPr="00DA5EE8" w:rsidRDefault="00DA5EE8" w:rsidP="00DA5EE8">
            <w:r w:rsidRPr="00DA5EE8">
              <w:t>Type D</w:t>
            </w:r>
          </w:p>
        </w:tc>
      </w:tr>
      <w:tr w:rsidR="00DA5EE8" w:rsidRPr="00DA5EE8" w14:paraId="7A85BEA0"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82FB1" w14:textId="77777777" w:rsidR="00DA5EE8" w:rsidRPr="00DA5EE8" w:rsidRDefault="00DA5EE8" w:rsidP="00DA5EE8">
            <w:r w:rsidRPr="00DA5EE8">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A6DF8"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9A6AC"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5E9BFDAF"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15FFD51" w14:textId="77777777" w:rsidR="00DA5EE8" w:rsidRPr="00DA5EE8" w:rsidRDefault="00DA5EE8" w:rsidP="00DA5EE8">
            <w:r w:rsidRPr="00DA5EE8">
              <w:t>SSB #0</w:t>
            </w:r>
          </w:p>
        </w:tc>
      </w:tr>
      <w:tr w:rsidR="00DA5EE8" w:rsidRPr="00DA5EE8" w14:paraId="735DE86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F4C9"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BC2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CFF9D"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DB6E7C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CE68A8C" w14:textId="77777777" w:rsidR="00DA5EE8" w:rsidRPr="00DA5EE8" w:rsidRDefault="00DA5EE8" w:rsidP="00DA5EE8">
            <w:r w:rsidRPr="00DA5EE8">
              <w:t>Type C</w:t>
            </w:r>
          </w:p>
        </w:tc>
      </w:tr>
      <w:tr w:rsidR="00DA5EE8" w:rsidRPr="00DA5EE8" w14:paraId="202ED07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9B359"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247F5"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F47C3"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2190E1C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E3346C5" w14:textId="77777777" w:rsidR="00DA5EE8" w:rsidRPr="00DA5EE8" w:rsidRDefault="00DA5EE8" w:rsidP="00DA5EE8">
            <w:r w:rsidRPr="00DA5EE8">
              <w:t>SSB #0</w:t>
            </w:r>
          </w:p>
        </w:tc>
      </w:tr>
      <w:tr w:rsidR="00DA5EE8" w:rsidRPr="00DA5EE8" w14:paraId="24A45DD0"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0BB27"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910D"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156F2"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6BF156B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4993574" w14:textId="77777777" w:rsidR="00DA5EE8" w:rsidRPr="00DA5EE8" w:rsidRDefault="00DA5EE8" w:rsidP="00DA5EE8">
            <w:r w:rsidRPr="00DA5EE8">
              <w:t>Type D</w:t>
            </w:r>
          </w:p>
        </w:tc>
      </w:tr>
      <w:tr w:rsidR="00DA5EE8" w:rsidRPr="00DA5EE8" w14:paraId="5620CC5F"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FB0A8" w14:textId="77777777" w:rsidR="00DA5EE8" w:rsidRPr="00DA5EE8" w:rsidRDefault="00DA5EE8" w:rsidP="00DA5EE8">
            <w:r w:rsidRPr="00DA5EE8">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18EA6E"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67026"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18695B1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CD94460" w14:textId="77777777" w:rsidR="00DA5EE8" w:rsidRPr="00DA5EE8" w:rsidRDefault="00DA5EE8" w:rsidP="00DA5EE8">
            <w:r w:rsidRPr="00DA5EE8">
              <w:t>SSB #1</w:t>
            </w:r>
          </w:p>
        </w:tc>
      </w:tr>
      <w:tr w:rsidR="00DA5EE8" w:rsidRPr="00DA5EE8" w14:paraId="0D67EEF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D4CE0"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0A97"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1F4D4"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3DBA6F2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44670F3" w14:textId="77777777" w:rsidR="00DA5EE8" w:rsidRPr="00DA5EE8" w:rsidRDefault="00DA5EE8" w:rsidP="00DA5EE8">
            <w:r w:rsidRPr="00DA5EE8">
              <w:t>Type C</w:t>
            </w:r>
          </w:p>
        </w:tc>
      </w:tr>
      <w:tr w:rsidR="00DA5EE8" w:rsidRPr="00DA5EE8" w14:paraId="0050749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9D7E" w14:textId="77777777" w:rsidR="00DA5EE8" w:rsidRPr="00DA5EE8" w:rsidRDefault="00DA5EE8" w:rsidP="00DA5EE8">
            <w:pPr>
              <w:spacing w:after="0"/>
              <w:rPr>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4D3FA"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D233"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7ED0A0BA"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4B2F43C" w14:textId="77777777" w:rsidR="00DA5EE8" w:rsidRPr="00DA5EE8" w:rsidRDefault="00DA5EE8" w:rsidP="00DA5EE8">
            <w:r w:rsidRPr="00DA5EE8">
              <w:t>SSB #1</w:t>
            </w:r>
          </w:p>
        </w:tc>
      </w:tr>
      <w:tr w:rsidR="00DA5EE8" w:rsidRPr="00DA5EE8" w14:paraId="5BFCF75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BA0C" w14:textId="77777777" w:rsidR="00DA5EE8" w:rsidRPr="00DA5EE8" w:rsidRDefault="00DA5EE8" w:rsidP="00DA5EE8">
            <w:pPr>
              <w:spacing w:after="0"/>
              <w:rPr>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1521"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A991D"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64C0A66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DBCB873" w14:textId="77777777" w:rsidR="00DA5EE8" w:rsidRPr="00DA5EE8" w:rsidRDefault="00DA5EE8" w:rsidP="00DA5EE8">
            <w:r w:rsidRPr="00DA5EE8">
              <w:t>Type D</w:t>
            </w:r>
          </w:p>
        </w:tc>
      </w:tr>
      <w:tr w:rsidR="00DA5EE8" w:rsidRPr="00DA5EE8" w14:paraId="043630C2"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A4743" w14:textId="77777777" w:rsidR="00DA5EE8" w:rsidRPr="00DA5EE8" w:rsidRDefault="00DA5EE8" w:rsidP="00DA5EE8">
            <w:r w:rsidRPr="00DA5EE8">
              <w:t>TCI state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C89B7"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C0A0C"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2DDA3CA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855F21E" w14:textId="77777777" w:rsidR="00DA5EE8" w:rsidRPr="00DA5EE8" w:rsidRDefault="00DA5EE8" w:rsidP="00DA5EE8">
            <w:r w:rsidRPr="00DA5EE8">
              <w:t>SSB #2</w:t>
            </w:r>
          </w:p>
        </w:tc>
      </w:tr>
      <w:tr w:rsidR="00DA5EE8" w:rsidRPr="00DA5EE8" w14:paraId="1015F7A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3D5F"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DB4368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59C00A1"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1CD0ED7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631D06F" w14:textId="77777777" w:rsidR="00DA5EE8" w:rsidRPr="00DA5EE8" w:rsidRDefault="00DA5EE8" w:rsidP="00DA5EE8">
            <w:r w:rsidRPr="00DA5EE8">
              <w:t>Type C</w:t>
            </w:r>
          </w:p>
        </w:tc>
      </w:tr>
      <w:tr w:rsidR="00DA5EE8" w:rsidRPr="00DA5EE8" w14:paraId="3578AE07"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DC5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7C5D0"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C70DD"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13529FE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3CC7385" w14:textId="77777777" w:rsidR="00DA5EE8" w:rsidRPr="00DA5EE8" w:rsidRDefault="00DA5EE8" w:rsidP="00DA5EE8">
            <w:r w:rsidRPr="00DA5EE8">
              <w:t>SSB #2</w:t>
            </w:r>
          </w:p>
        </w:tc>
      </w:tr>
      <w:tr w:rsidR="00DA5EE8" w:rsidRPr="00DA5EE8" w14:paraId="316312FE"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0DEB"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357E63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E285AFF"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2D37C24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F23F461" w14:textId="77777777" w:rsidR="00DA5EE8" w:rsidRPr="00DA5EE8" w:rsidRDefault="00DA5EE8" w:rsidP="00DA5EE8">
            <w:r w:rsidRPr="00DA5EE8">
              <w:t>Type D</w:t>
            </w:r>
          </w:p>
        </w:tc>
      </w:tr>
      <w:tr w:rsidR="00DA5EE8" w:rsidRPr="00DA5EE8" w14:paraId="038C1181"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DC6760" w14:textId="77777777" w:rsidR="00DA5EE8" w:rsidRPr="00DA5EE8" w:rsidRDefault="00DA5EE8" w:rsidP="00DA5EE8">
            <w:r w:rsidRPr="00DA5EE8">
              <w:t>TCI state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6A431"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5CF3A"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346BE5B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A57C0CC" w14:textId="77777777" w:rsidR="00DA5EE8" w:rsidRPr="00DA5EE8" w:rsidRDefault="00DA5EE8" w:rsidP="00DA5EE8">
            <w:r w:rsidRPr="00DA5EE8">
              <w:t>SSB #3</w:t>
            </w:r>
          </w:p>
        </w:tc>
      </w:tr>
      <w:tr w:rsidR="00DA5EE8" w:rsidRPr="00DA5EE8" w14:paraId="29E08C32"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289A"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58A7244"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B4E57C4"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789FBD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38ED725" w14:textId="77777777" w:rsidR="00DA5EE8" w:rsidRPr="00DA5EE8" w:rsidRDefault="00DA5EE8" w:rsidP="00DA5EE8">
            <w:r w:rsidRPr="00DA5EE8">
              <w:t>Type C</w:t>
            </w:r>
          </w:p>
        </w:tc>
      </w:tr>
      <w:tr w:rsidR="00DA5EE8" w:rsidRPr="00DA5EE8" w14:paraId="224567D6"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F274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23206"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5CD3F"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2F1FC52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0DB25C8" w14:textId="77777777" w:rsidR="00DA5EE8" w:rsidRPr="00DA5EE8" w:rsidRDefault="00DA5EE8" w:rsidP="00DA5EE8">
            <w:r w:rsidRPr="00DA5EE8">
              <w:t>SSB #3</w:t>
            </w:r>
          </w:p>
        </w:tc>
      </w:tr>
      <w:tr w:rsidR="00DA5EE8" w:rsidRPr="00DA5EE8" w14:paraId="3EB8DA8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D5216"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332EB9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383B76B"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1F20885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E1B7734" w14:textId="77777777" w:rsidR="00DA5EE8" w:rsidRPr="00DA5EE8" w:rsidRDefault="00DA5EE8" w:rsidP="00DA5EE8">
            <w:r w:rsidRPr="00DA5EE8">
              <w:t>Type D</w:t>
            </w:r>
          </w:p>
        </w:tc>
      </w:tr>
      <w:tr w:rsidR="00DA5EE8" w:rsidRPr="00DA5EE8" w14:paraId="037E70BF"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58387" w14:textId="77777777" w:rsidR="00DA5EE8" w:rsidRPr="00DA5EE8" w:rsidRDefault="00DA5EE8" w:rsidP="00DA5EE8">
            <w:r w:rsidRPr="00DA5EE8">
              <w:t>TCI state #12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3BB3D"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31443"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4ACD26F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B5D4074" w14:textId="77777777" w:rsidR="00DA5EE8" w:rsidRPr="00DA5EE8" w:rsidRDefault="00DA5EE8" w:rsidP="00DA5EE8">
            <w:r w:rsidRPr="00DA5EE8">
              <w:t>SSB #4</w:t>
            </w:r>
          </w:p>
        </w:tc>
      </w:tr>
      <w:tr w:rsidR="00DA5EE8" w:rsidRPr="00DA5EE8" w14:paraId="17277C98"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7F14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FAF2859"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DABC117"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11B524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02FDC6A" w14:textId="77777777" w:rsidR="00DA5EE8" w:rsidRPr="00DA5EE8" w:rsidRDefault="00DA5EE8" w:rsidP="00DA5EE8">
            <w:r w:rsidRPr="00DA5EE8">
              <w:t>Type C</w:t>
            </w:r>
          </w:p>
        </w:tc>
      </w:tr>
      <w:tr w:rsidR="00DA5EE8" w:rsidRPr="00DA5EE8" w14:paraId="6D58B4F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870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01BC2"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5952D"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2768C5ED"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97DE21F" w14:textId="77777777" w:rsidR="00DA5EE8" w:rsidRPr="00DA5EE8" w:rsidRDefault="00DA5EE8" w:rsidP="00DA5EE8">
            <w:r w:rsidRPr="00DA5EE8">
              <w:t>SSB #4</w:t>
            </w:r>
          </w:p>
        </w:tc>
      </w:tr>
      <w:tr w:rsidR="00DA5EE8" w:rsidRPr="00DA5EE8" w14:paraId="44DBBFB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39C1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427B39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2205E5F"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3ED15228"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F4994BB" w14:textId="77777777" w:rsidR="00DA5EE8" w:rsidRPr="00DA5EE8" w:rsidRDefault="00DA5EE8" w:rsidP="00DA5EE8">
            <w:r w:rsidRPr="00DA5EE8">
              <w:t>Type D</w:t>
            </w:r>
          </w:p>
        </w:tc>
      </w:tr>
      <w:tr w:rsidR="00DA5EE8" w:rsidRPr="00DA5EE8" w14:paraId="0D70E033"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6E45D" w14:textId="77777777" w:rsidR="00DA5EE8" w:rsidRPr="00DA5EE8" w:rsidRDefault="00DA5EE8" w:rsidP="00DA5EE8">
            <w:r w:rsidRPr="00DA5EE8">
              <w:t>TCI state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39A8D"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FA19"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4AA379F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C8B7769" w14:textId="77777777" w:rsidR="00DA5EE8" w:rsidRPr="00DA5EE8" w:rsidRDefault="00DA5EE8" w:rsidP="00DA5EE8">
            <w:r w:rsidRPr="00DA5EE8">
              <w:t>SSB #5</w:t>
            </w:r>
          </w:p>
        </w:tc>
      </w:tr>
      <w:tr w:rsidR="00DA5EE8" w:rsidRPr="00DA5EE8" w14:paraId="21177FEB"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5AB1E"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792664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66A9D77"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327B8D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5EA1AEB" w14:textId="77777777" w:rsidR="00DA5EE8" w:rsidRPr="00DA5EE8" w:rsidRDefault="00DA5EE8" w:rsidP="00DA5EE8">
            <w:r w:rsidRPr="00DA5EE8">
              <w:t>Type C</w:t>
            </w:r>
          </w:p>
        </w:tc>
      </w:tr>
      <w:tr w:rsidR="00DA5EE8" w:rsidRPr="00DA5EE8" w14:paraId="5FD9EE13"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31CFC"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BB562"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A2F2B"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7CF051C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A7EDC66" w14:textId="77777777" w:rsidR="00DA5EE8" w:rsidRPr="00DA5EE8" w:rsidRDefault="00DA5EE8" w:rsidP="00DA5EE8">
            <w:r w:rsidRPr="00DA5EE8">
              <w:t>SSB #5</w:t>
            </w:r>
          </w:p>
        </w:tc>
      </w:tr>
      <w:tr w:rsidR="00DA5EE8" w:rsidRPr="00DA5EE8" w14:paraId="34407C9C"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3182"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E6B239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F403542"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0D481F30"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2E131CE" w14:textId="77777777" w:rsidR="00DA5EE8" w:rsidRPr="00DA5EE8" w:rsidRDefault="00DA5EE8" w:rsidP="00DA5EE8">
            <w:r w:rsidRPr="00DA5EE8">
              <w:t>Type D</w:t>
            </w:r>
          </w:p>
        </w:tc>
      </w:tr>
      <w:tr w:rsidR="00DA5EE8" w:rsidRPr="00DA5EE8" w14:paraId="43181D36"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93F2B" w14:textId="77777777" w:rsidR="00DA5EE8" w:rsidRPr="00DA5EE8" w:rsidRDefault="00DA5EE8" w:rsidP="00DA5EE8">
            <w:r w:rsidRPr="00DA5EE8">
              <w:lastRenderedPageBreak/>
              <w:t>TCI state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92DEF"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41771"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60E4405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2F86026F" w14:textId="77777777" w:rsidR="00DA5EE8" w:rsidRPr="00DA5EE8" w:rsidRDefault="00DA5EE8" w:rsidP="00DA5EE8">
            <w:r w:rsidRPr="00DA5EE8">
              <w:t>SSB #6</w:t>
            </w:r>
          </w:p>
        </w:tc>
      </w:tr>
      <w:tr w:rsidR="00DA5EE8" w:rsidRPr="00DA5EE8" w14:paraId="67067EE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5860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D92584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250C6E6"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4FEB471C"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1013EA0C" w14:textId="77777777" w:rsidR="00DA5EE8" w:rsidRPr="00DA5EE8" w:rsidRDefault="00DA5EE8" w:rsidP="00DA5EE8">
            <w:r w:rsidRPr="00DA5EE8">
              <w:t>Type C</w:t>
            </w:r>
          </w:p>
        </w:tc>
      </w:tr>
      <w:tr w:rsidR="00DA5EE8" w:rsidRPr="00DA5EE8" w14:paraId="4796B044"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FA574"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B5A29"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EBD05"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0E2658C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027F2B3" w14:textId="77777777" w:rsidR="00DA5EE8" w:rsidRPr="00DA5EE8" w:rsidRDefault="00DA5EE8" w:rsidP="00DA5EE8">
            <w:r w:rsidRPr="00DA5EE8">
              <w:t>SSB #6</w:t>
            </w:r>
          </w:p>
        </w:tc>
      </w:tr>
      <w:tr w:rsidR="00DA5EE8" w:rsidRPr="00DA5EE8" w14:paraId="6151BE81"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508A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558DFDB"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D90A69B"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11545E2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CADC454" w14:textId="77777777" w:rsidR="00DA5EE8" w:rsidRPr="00DA5EE8" w:rsidRDefault="00DA5EE8" w:rsidP="00DA5EE8">
            <w:r w:rsidRPr="00DA5EE8">
              <w:t>Type D</w:t>
            </w:r>
          </w:p>
        </w:tc>
      </w:tr>
      <w:tr w:rsidR="00DA5EE8" w:rsidRPr="00DA5EE8" w14:paraId="34E6FB0A" w14:textId="77777777" w:rsidTr="00331E8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63B99" w14:textId="77777777" w:rsidR="00DA5EE8" w:rsidRPr="00DA5EE8" w:rsidRDefault="00DA5EE8" w:rsidP="00DA5EE8">
            <w:r w:rsidRPr="00DA5EE8">
              <w:t>TCI state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232A" w14:textId="77777777" w:rsidR="00DA5EE8" w:rsidRPr="00DA5EE8" w:rsidRDefault="00DA5EE8" w:rsidP="00DA5EE8">
            <w:r w:rsidRPr="00DA5EE8">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6E025"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3741B5C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6EE72799" w14:textId="77777777" w:rsidR="00DA5EE8" w:rsidRPr="00DA5EE8" w:rsidRDefault="00DA5EE8" w:rsidP="00DA5EE8">
            <w:r w:rsidRPr="00DA5EE8">
              <w:t>SSB #7</w:t>
            </w:r>
          </w:p>
        </w:tc>
      </w:tr>
      <w:tr w:rsidR="00DA5EE8" w:rsidRPr="00DA5EE8" w14:paraId="5893635F"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7C3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45DF0D6"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02ED32D0"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60C30CB5"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35CB6FF9" w14:textId="77777777" w:rsidR="00DA5EE8" w:rsidRPr="00DA5EE8" w:rsidRDefault="00DA5EE8" w:rsidP="00DA5EE8">
            <w:r w:rsidRPr="00DA5EE8">
              <w:t>Type C</w:t>
            </w:r>
          </w:p>
        </w:tc>
      </w:tr>
      <w:tr w:rsidR="00DA5EE8" w:rsidRPr="00DA5EE8" w14:paraId="76784F39"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80B08"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EB61" w14:textId="77777777" w:rsidR="00DA5EE8" w:rsidRPr="00DA5EE8" w:rsidRDefault="00DA5EE8" w:rsidP="00DA5EE8">
            <w:r w:rsidRPr="00DA5EE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A7EE" w14:textId="77777777" w:rsidR="00DA5EE8" w:rsidRPr="00DA5EE8" w:rsidRDefault="00DA5EE8" w:rsidP="00DA5EE8">
            <w:r w:rsidRPr="00DA5EE8">
              <w:t>SSB index</w:t>
            </w:r>
          </w:p>
        </w:tc>
        <w:tc>
          <w:tcPr>
            <w:tcW w:w="0" w:type="auto"/>
            <w:tcBorders>
              <w:top w:val="single" w:sz="4" w:space="0" w:color="auto"/>
              <w:left w:val="single" w:sz="4" w:space="0" w:color="auto"/>
              <w:bottom w:val="single" w:sz="4" w:space="0" w:color="auto"/>
              <w:right w:val="single" w:sz="4" w:space="0" w:color="auto"/>
            </w:tcBorders>
          </w:tcPr>
          <w:p w14:paraId="42441813"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495C56BC" w14:textId="77777777" w:rsidR="00DA5EE8" w:rsidRPr="00DA5EE8" w:rsidRDefault="00DA5EE8" w:rsidP="00DA5EE8">
            <w:r w:rsidRPr="00DA5EE8">
              <w:t>SSB #7</w:t>
            </w:r>
          </w:p>
        </w:tc>
      </w:tr>
      <w:tr w:rsidR="00DA5EE8" w:rsidRPr="00DA5EE8" w14:paraId="5C732E88" w14:textId="77777777" w:rsidTr="00331E8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43140" w14:textId="77777777" w:rsidR="00DA5EE8" w:rsidRPr="00DA5EE8" w:rsidRDefault="00DA5EE8" w:rsidP="00DA5EE8">
            <w:pPr>
              <w:spacing w:after="0"/>
              <w:rPr>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A621B52"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0BF0609" w14:textId="77777777" w:rsidR="00DA5EE8" w:rsidRPr="00DA5EE8" w:rsidRDefault="00DA5EE8" w:rsidP="00DA5EE8">
            <w:r w:rsidRPr="00DA5EE8">
              <w:t>QCL Type</w:t>
            </w:r>
          </w:p>
        </w:tc>
        <w:tc>
          <w:tcPr>
            <w:tcW w:w="0" w:type="auto"/>
            <w:tcBorders>
              <w:top w:val="single" w:sz="4" w:space="0" w:color="auto"/>
              <w:left w:val="single" w:sz="4" w:space="0" w:color="auto"/>
              <w:bottom w:val="single" w:sz="4" w:space="0" w:color="auto"/>
              <w:right w:val="single" w:sz="4" w:space="0" w:color="auto"/>
            </w:tcBorders>
          </w:tcPr>
          <w:p w14:paraId="4B576621"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2F5D82D" w14:textId="77777777" w:rsidR="00DA5EE8" w:rsidRPr="00DA5EE8" w:rsidRDefault="00DA5EE8" w:rsidP="00DA5EE8">
            <w:r w:rsidRPr="00DA5EE8">
              <w:t>Type D</w:t>
            </w:r>
          </w:p>
        </w:tc>
      </w:tr>
      <w:tr w:rsidR="00DA5EE8" w:rsidRPr="00DA5EE8" w14:paraId="003C8E55" w14:textId="77777777" w:rsidTr="00331E82">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CCFEBB" w14:textId="77777777" w:rsidR="00DA5EE8" w:rsidRPr="00DA5EE8" w:rsidRDefault="00DA5EE8" w:rsidP="00DA5EE8">
            <w:r w:rsidRPr="00DA5EE8">
              <w:t>Number of HARQ Processes</w:t>
            </w:r>
          </w:p>
        </w:tc>
        <w:tc>
          <w:tcPr>
            <w:tcW w:w="0" w:type="auto"/>
            <w:tcBorders>
              <w:top w:val="single" w:sz="4" w:space="0" w:color="auto"/>
              <w:left w:val="single" w:sz="4" w:space="0" w:color="auto"/>
              <w:bottom w:val="single" w:sz="4" w:space="0" w:color="auto"/>
              <w:right w:val="single" w:sz="4" w:space="0" w:color="auto"/>
            </w:tcBorders>
          </w:tcPr>
          <w:p w14:paraId="58553847"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585CEEA8" w14:textId="77777777" w:rsidR="00DA5EE8" w:rsidRPr="00DA5EE8" w:rsidRDefault="00DA5EE8" w:rsidP="00DA5EE8">
            <w:r w:rsidRPr="00DA5EE8">
              <w:t>8</w:t>
            </w:r>
          </w:p>
        </w:tc>
      </w:tr>
      <w:tr w:rsidR="00DA5EE8" w:rsidRPr="00DA5EE8" w14:paraId="25DFE5E7" w14:textId="77777777" w:rsidTr="00331E82">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2D0A8D" w14:textId="77777777" w:rsidR="00DA5EE8" w:rsidRPr="00DA5EE8" w:rsidRDefault="00DA5EE8" w:rsidP="00DA5EE8">
            <w:r w:rsidRPr="00DA5EE8">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0FA9B7E" w14:textId="77777777" w:rsidR="00DA5EE8" w:rsidRPr="00DA5EE8" w:rsidRDefault="00DA5EE8" w:rsidP="00DA5EE8"/>
        </w:tc>
        <w:tc>
          <w:tcPr>
            <w:tcW w:w="0" w:type="auto"/>
            <w:tcBorders>
              <w:top w:val="single" w:sz="4" w:space="0" w:color="auto"/>
              <w:left w:val="single" w:sz="4" w:space="0" w:color="auto"/>
              <w:bottom w:val="single" w:sz="4" w:space="0" w:color="auto"/>
              <w:right w:val="single" w:sz="4" w:space="0" w:color="auto"/>
            </w:tcBorders>
            <w:vAlign w:val="center"/>
            <w:hideMark/>
          </w:tcPr>
          <w:p w14:paraId="792BF195" w14:textId="77777777" w:rsidR="00DA5EE8" w:rsidRPr="00DA5EE8" w:rsidRDefault="00DA5EE8" w:rsidP="00DA5EE8">
            <w:r w:rsidRPr="00DA5EE8">
              <w:t>Specific to each TDD UL-DL pattern and as defined in Annex A.1.3</w:t>
            </w:r>
          </w:p>
        </w:tc>
      </w:tr>
    </w:tbl>
    <w:p w14:paraId="1983A3AA" w14:textId="77777777" w:rsidR="00DA5EE8" w:rsidRPr="00DA5EE8" w:rsidRDefault="00DA5EE8" w:rsidP="00DA5EE8">
      <w:pPr>
        <w:ind w:right="-22"/>
      </w:pPr>
    </w:p>
    <w:p w14:paraId="10F0E362" w14:textId="77777777" w:rsidR="00DA5EE8" w:rsidRPr="00DA5EE8" w:rsidRDefault="00DA5EE8" w:rsidP="00DA5EE8"/>
    <w:p w14:paraId="35A59941" w14:textId="77777777" w:rsidR="00DA5EE8" w:rsidRDefault="00DA5EE8" w:rsidP="00DA5EE8">
      <w:pPr>
        <w:ind w:right="-22"/>
      </w:pPr>
    </w:p>
    <w:sectPr w:rsidR="00DA5EE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E564E" w14:textId="77777777" w:rsidR="008B5A68" w:rsidRDefault="008B5A68" w:rsidP="00001C9B">
      <w:pPr>
        <w:spacing w:after="0" w:line="240" w:lineRule="auto"/>
      </w:pPr>
      <w:r>
        <w:separator/>
      </w:r>
    </w:p>
  </w:endnote>
  <w:endnote w:type="continuationSeparator" w:id="0">
    <w:p w14:paraId="605C5E5B" w14:textId="77777777" w:rsidR="008B5A68" w:rsidRDefault="008B5A68" w:rsidP="00001C9B">
      <w:pPr>
        <w:spacing w:after="0" w:line="240" w:lineRule="auto"/>
      </w:pPr>
      <w:r>
        <w:continuationSeparator/>
      </w:r>
    </w:p>
  </w:endnote>
  <w:endnote w:type="continuationNotice" w:id="1">
    <w:p w14:paraId="5F97D26A" w14:textId="77777777" w:rsidR="008B5A68" w:rsidRDefault="008B5A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Gothic UI Semilight">
    <w:charset w:val="80"/>
    <w:family w:val="swiss"/>
    <w:pitch w:val="variable"/>
    <w:sig w:usb0="E00002FF" w:usb1="2AC7FDFF" w:usb2="00000016"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066D" w14:textId="77777777" w:rsidR="008B5A68" w:rsidRDefault="008B5A68" w:rsidP="00001C9B">
      <w:pPr>
        <w:spacing w:after="0" w:line="240" w:lineRule="auto"/>
      </w:pPr>
      <w:r>
        <w:separator/>
      </w:r>
    </w:p>
  </w:footnote>
  <w:footnote w:type="continuationSeparator" w:id="0">
    <w:p w14:paraId="0F49613D" w14:textId="77777777" w:rsidR="008B5A68" w:rsidRDefault="008B5A68" w:rsidP="00001C9B">
      <w:pPr>
        <w:spacing w:after="0" w:line="240" w:lineRule="auto"/>
      </w:pPr>
      <w:r>
        <w:continuationSeparator/>
      </w:r>
    </w:p>
  </w:footnote>
  <w:footnote w:type="continuationNotice" w:id="1">
    <w:p w14:paraId="3B162FF3" w14:textId="77777777" w:rsidR="008B5A68" w:rsidRDefault="008B5A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Stro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A5C4D88"/>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DE11CA"/>
    <w:multiLevelType w:val="hybridMultilevel"/>
    <w:tmpl w:val="B3A0B826"/>
    <w:lvl w:ilvl="0" w:tplc="FAFEAAD0">
      <w:start w:val="1"/>
      <w:numFmt w:val="decimal"/>
      <w:suff w:val="space"/>
      <w:lvlText w:val="Observation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proposalChar"/>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observation"/>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TOC2"/>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TOCHeading"/>
      <w:lvlText w:val="%1"/>
      <w:lvlJc w:val="left"/>
      <w:pPr>
        <w:ind w:left="360" w:hanging="360"/>
      </w:pPr>
      <w:rPr>
        <w:rFonts w:hint="default"/>
      </w:rPr>
    </w:lvl>
    <w:lvl w:ilvl="1">
      <w:start w:val="1"/>
      <w:numFmt w:val="decimal"/>
      <w:pStyle w:val="RAN4ProposalChar0"/>
      <w:lvlText w:val="%1.%2"/>
      <w:lvlJc w:val="left"/>
      <w:pPr>
        <w:ind w:left="792" w:hanging="432"/>
      </w:pPr>
      <w:rPr>
        <w:rFonts w:hint="default"/>
      </w:rPr>
    </w:lvl>
    <w:lvl w:ilvl="2">
      <w:start w:val="1"/>
      <w:numFmt w:val="decimal"/>
      <w:pStyle w:val="UnresolvedMentio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8"/>
  </w:num>
  <w:num w:numId="16" w16cid:durableId="516113510">
    <w:abstractNumId w:val="4"/>
  </w:num>
  <w:num w:numId="17" w16cid:durableId="1456096507">
    <w:abstractNumId w:val="16"/>
  </w:num>
  <w:num w:numId="18" w16cid:durableId="1397970374">
    <w:abstractNumId w:val="16"/>
    <w:lvlOverride w:ilvl="0">
      <w:lvl w:ilvl="0">
        <w:start w:val="1"/>
        <w:numFmt w:val="decimal"/>
        <w:pStyle w:val="TOCHeading"/>
        <w:lvlText w:val="%1."/>
        <w:lvlJc w:val="left"/>
        <w:pPr>
          <w:ind w:left="360" w:hanging="360"/>
        </w:pPr>
        <w:rPr>
          <w:rFonts w:hint="default"/>
        </w:rPr>
      </w:lvl>
    </w:lvlOverride>
    <w:lvlOverride w:ilvl="1">
      <w:lvl w:ilvl="1">
        <w:start w:val="1"/>
        <w:numFmt w:val="decimal"/>
        <w:pStyle w:val="RAN4ProposalChar0"/>
        <w:lvlText w:val="%1.%2."/>
        <w:lvlJc w:val="left"/>
        <w:pPr>
          <w:ind w:left="792" w:hanging="432"/>
        </w:pPr>
        <w:rPr>
          <w:rFonts w:hint="default"/>
        </w:rPr>
      </w:lvl>
    </w:lvlOverride>
    <w:lvlOverride w:ilvl="2">
      <w:lvl w:ilvl="2">
        <w:start w:val="1"/>
        <w:numFmt w:val="decimal"/>
        <w:pStyle w:val="UnresolvedMention"/>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4"/>
  </w:num>
  <w:num w:numId="28" w16cid:durableId="1493570156">
    <w:abstractNumId w:val="9"/>
  </w:num>
  <w:num w:numId="29" w16cid:durableId="887104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218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730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806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557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3A70"/>
    <w:rsid w:val="000151EF"/>
    <w:rsid w:val="000239F5"/>
    <w:rsid w:val="00027B97"/>
    <w:rsid w:val="000305F0"/>
    <w:rsid w:val="00036A30"/>
    <w:rsid w:val="00046977"/>
    <w:rsid w:val="00052B97"/>
    <w:rsid w:val="000551CD"/>
    <w:rsid w:val="00063228"/>
    <w:rsid w:val="000643EB"/>
    <w:rsid w:val="000676BA"/>
    <w:rsid w:val="00080091"/>
    <w:rsid w:val="0008612A"/>
    <w:rsid w:val="0008646C"/>
    <w:rsid w:val="00090A7D"/>
    <w:rsid w:val="00090E18"/>
    <w:rsid w:val="000961BA"/>
    <w:rsid w:val="000A10BC"/>
    <w:rsid w:val="000A1ACE"/>
    <w:rsid w:val="000B0056"/>
    <w:rsid w:val="000B3836"/>
    <w:rsid w:val="000C3C7B"/>
    <w:rsid w:val="000D0F93"/>
    <w:rsid w:val="000E06A7"/>
    <w:rsid w:val="000F0ABB"/>
    <w:rsid w:val="000F5383"/>
    <w:rsid w:val="000F541E"/>
    <w:rsid w:val="00106416"/>
    <w:rsid w:val="00110481"/>
    <w:rsid w:val="001105E3"/>
    <w:rsid w:val="001127C9"/>
    <w:rsid w:val="00114498"/>
    <w:rsid w:val="00115B88"/>
    <w:rsid w:val="00125C8F"/>
    <w:rsid w:val="00132D0A"/>
    <w:rsid w:val="00132F6A"/>
    <w:rsid w:val="00133913"/>
    <w:rsid w:val="00135440"/>
    <w:rsid w:val="00140221"/>
    <w:rsid w:val="00143A5E"/>
    <w:rsid w:val="001511A9"/>
    <w:rsid w:val="00153E5F"/>
    <w:rsid w:val="00157834"/>
    <w:rsid w:val="001642FC"/>
    <w:rsid w:val="0016496B"/>
    <w:rsid w:val="00173FB6"/>
    <w:rsid w:val="001743E2"/>
    <w:rsid w:val="001745F8"/>
    <w:rsid w:val="00175BF8"/>
    <w:rsid w:val="00180B64"/>
    <w:rsid w:val="0018125A"/>
    <w:rsid w:val="001816EB"/>
    <w:rsid w:val="001838CF"/>
    <w:rsid w:val="00183A79"/>
    <w:rsid w:val="00184287"/>
    <w:rsid w:val="001855C1"/>
    <w:rsid w:val="00185F24"/>
    <w:rsid w:val="001868EE"/>
    <w:rsid w:val="001915DC"/>
    <w:rsid w:val="001A3BA4"/>
    <w:rsid w:val="001A6D1F"/>
    <w:rsid w:val="001B2203"/>
    <w:rsid w:val="001B3BE5"/>
    <w:rsid w:val="001C011A"/>
    <w:rsid w:val="001D2236"/>
    <w:rsid w:val="001D7104"/>
    <w:rsid w:val="001E30F6"/>
    <w:rsid w:val="001E4E7D"/>
    <w:rsid w:val="001F04AC"/>
    <w:rsid w:val="001F3515"/>
    <w:rsid w:val="001F4280"/>
    <w:rsid w:val="00211EEF"/>
    <w:rsid w:val="00212FAB"/>
    <w:rsid w:val="0021457E"/>
    <w:rsid w:val="00214763"/>
    <w:rsid w:val="00217EE5"/>
    <w:rsid w:val="00226AC9"/>
    <w:rsid w:val="00231F6C"/>
    <w:rsid w:val="00235F5C"/>
    <w:rsid w:val="00243A65"/>
    <w:rsid w:val="002468D3"/>
    <w:rsid w:val="00254227"/>
    <w:rsid w:val="002557C8"/>
    <w:rsid w:val="00257FA3"/>
    <w:rsid w:val="00260011"/>
    <w:rsid w:val="0026555D"/>
    <w:rsid w:val="00267F41"/>
    <w:rsid w:val="00277B56"/>
    <w:rsid w:val="0028185E"/>
    <w:rsid w:val="00285C70"/>
    <w:rsid w:val="00296386"/>
    <w:rsid w:val="00297158"/>
    <w:rsid w:val="002A19F5"/>
    <w:rsid w:val="002B4922"/>
    <w:rsid w:val="002C2093"/>
    <w:rsid w:val="002C22C3"/>
    <w:rsid w:val="002C2440"/>
    <w:rsid w:val="002C2D19"/>
    <w:rsid w:val="002C6842"/>
    <w:rsid w:val="002D10FA"/>
    <w:rsid w:val="002D4012"/>
    <w:rsid w:val="002D4149"/>
    <w:rsid w:val="002D4C55"/>
    <w:rsid w:val="002D7CC4"/>
    <w:rsid w:val="002E6DED"/>
    <w:rsid w:val="002F1852"/>
    <w:rsid w:val="002F5421"/>
    <w:rsid w:val="00300956"/>
    <w:rsid w:val="00305D6B"/>
    <w:rsid w:val="00312187"/>
    <w:rsid w:val="003159B7"/>
    <w:rsid w:val="00317187"/>
    <w:rsid w:val="00317363"/>
    <w:rsid w:val="00320892"/>
    <w:rsid w:val="0032499A"/>
    <w:rsid w:val="003341F7"/>
    <w:rsid w:val="00341737"/>
    <w:rsid w:val="0034437F"/>
    <w:rsid w:val="00347FEC"/>
    <w:rsid w:val="00356C90"/>
    <w:rsid w:val="00356F45"/>
    <w:rsid w:val="003623CF"/>
    <w:rsid w:val="00365643"/>
    <w:rsid w:val="00366B74"/>
    <w:rsid w:val="00367EDC"/>
    <w:rsid w:val="0037175C"/>
    <w:rsid w:val="0037362F"/>
    <w:rsid w:val="0037449E"/>
    <w:rsid w:val="00382C10"/>
    <w:rsid w:val="003A2C75"/>
    <w:rsid w:val="003A710A"/>
    <w:rsid w:val="003B659E"/>
    <w:rsid w:val="003C275E"/>
    <w:rsid w:val="003C4362"/>
    <w:rsid w:val="003C4FDE"/>
    <w:rsid w:val="003C754C"/>
    <w:rsid w:val="003E43C8"/>
    <w:rsid w:val="003E481B"/>
    <w:rsid w:val="003E58DF"/>
    <w:rsid w:val="00404C4C"/>
    <w:rsid w:val="0041423F"/>
    <w:rsid w:val="00414E55"/>
    <w:rsid w:val="00414F81"/>
    <w:rsid w:val="004243CB"/>
    <w:rsid w:val="00436A0F"/>
    <w:rsid w:val="00437150"/>
    <w:rsid w:val="0043750A"/>
    <w:rsid w:val="004572E3"/>
    <w:rsid w:val="004732E9"/>
    <w:rsid w:val="004854BB"/>
    <w:rsid w:val="00494493"/>
    <w:rsid w:val="00496606"/>
    <w:rsid w:val="004A1347"/>
    <w:rsid w:val="004A7002"/>
    <w:rsid w:val="004B37D7"/>
    <w:rsid w:val="004B4F98"/>
    <w:rsid w:val="004B6F9A"/>
    <w:rsid w:val="004C038C"/>
    <w:rsid w:val="004C6822"/>
    <w:rsid w:val="004D12DE"/>
    <w:rsid w:val="004E1ED5"/>
    <w:rsid w:val="004E214E"/>
    <w:rsid w:val="004E5E66"/>
    <w:rsid w:val="004E6DBE"/>
    <w:rsid w:val="004E7ADB"/>
    <w:rsid w:val="004F25A8"/>
    <w:rsid w:val="004F3CB7"/>
    <w:rsid w:val="004F7456"/>
    <w:rsid w:val="00503B4D"/>
    <w:rsid w:val="00504EE9"/>
    <w:rsid w:val="00515D67"/>
    <w:rsid w:val="00516390"/>
    <w:rsid w:val="00521576"/>
    <w:rsid w:val="005250E6"/>
    <w:rsid w:val="00525C1F"/>
    <w:rsid w:val="00542D23"/>
    <w:rsid w:val="0054442C"/>
    <w:rsid w:val="00546292"/>
    <w:rsid w:val="0054665E"/>
    <w:rsid w:val="00550285"/>
    <w:rsid w:val="00554D1D"/>
    <w:rsid w:val="00562492"/>
    <w:rsid w:val="00571CE4"/>
    <w:rsid w:val="00572A20"/>
    <w:rsid w:val="005756FB"/>
    <w:rsid w:val="005836F8"/>
    <w:rsid w:val="00587297"/>
    <w:rsid w:val="005918FA"/>
    <w:rsid w:val="00592A86"/>
    <w:rsid w:val="005B4801"/>
    <w:rsid w:val="005C23A4"/>
    <w:rsid w:val="005D0ECA"/>
    <w:rsid w:val="005D1CDF"/>
    <w:rsid w:val="005D208D"/>
    <w:rsid w:val="005D2B2A"/>
    <w:rsid w:val="005D2BB7"/>
    <w:rsid w:val="005D30C7"/>
    <w:rsid w:val="005D542A"/>
    <w:rsid w:val="005E0AE5"/>
    <w:rsid w:val="005E127B"/>
    <w:rsid w:val="005E360D"/>
    <w:rsid w:val="005E61A8"/>
    <w:rsid w:val="005F1023"/>
    <w:rsid w:val="005F6419"/>
    <w:rsid w:val="00600A2F"/>
    <w:rsid w:val="0060543D"/>
    <w:rsid w:val="006071B8"/>
    <w:rsid w:val="006104DD"/>
    <w:rsid w:val="006130B5"/>
    <w:rsid w:val="006155B7"/>
    <w:rsid w:val="00615F40"/>
    <w:rsid w:val="00617400"/>
    <w:rsid w:val="006226D7"/>
    <w:rsid w:val="006245E6"/>
    <w:rsid w:val="00632D14"/>
    <w:rsid w:val="00632D29"/>
    <w:rsid w:val="0063531B"/>
    <w:rsid w:val="00641E51"/>
    <w:rsid w:val="00642FB8"/>
    <w:rsid w:val="00645115"/>
    <w:rsid w:val="006466F3"/>
    <w:rsid w:val="00653668"/>
    <w:rsid w:val="0066089E"/>
    <w:rsid w:val="00664950"/>
    <w:rsid w:val="0066737C"/>
    <w:rsid w:val="00670DD7"/>
    <w:rsid w:val="00676035"/>
    <w:rsid w:val="00683220"/>
    <w:rsid w:val="00687FA0"/>
    <w:rsid w:val="00690F10"/>
    <w:rsid w:val="00695057"/>
    <w:rsid w:val="006A3C11"/>
    <w:rsid w:val="006B0291"/>
    <w:rsid w:val="006B129E"/>
    <w:rsid w:val="006B7010"/>
    <w:rsid w:val="006C1FCA"/>
    <w:rsid w:val="006C2A03"/>
    <w:rsid w:val="006C3095"/>
    <w:rsid w:val="006C3784"/>
    <w:rsid w:val="006D2378"/>
    <w:rsid w:val="006E1151"/>
    <w:rsid w:val="006E1E8F"/>
    <w:rsid w:val="006E2B8C"/>
    <w:rsid w:val="006E6311"/>
    <w:rsid w:val="006F0B52"/>
    <w:rsid w:val="006F4CC2"/>
    <w:rsid w:val="006F6D92"/>
    <w:rsid w:val="00707DAA"/>
    <w:rsid w:val="0071064A"/>
    <w:rsid w:val="00710975"/>
    <w:rsid w:val="0071321D"/>
    <w:rsid w:val="007145FF"/>
    <w:rsid w:val="00715B2A"/>
    <w:rsid w:val="0072193D"/>
    <w:rsid w:val="00722609"/>
    <w:rsid w:val="00724929"/>
    <w:rsid w:val="00727D1D"/>
    <w:rsid w:val="00732C0E"/>
    <w:rsid w:val="00733B1F"/>
    <w:rsid w:val="007450F1"/>
    <w:rsid w:val="00751515"/>
    <w:rsid w:val="0076176E"/>
    <w:rsid w:val="007626B7"/>
    <w:rsid w:val="00776747"/>
    <w:rsid w:val="0078212B"/>
    <w:rsid w:val="007829B4"/>
    <w:rsid w:val="00782B9C"/>
    <w:rsid w:val="00784DF6"/>
    <w:rsid w:val="00785232"/>
    <w:rsid w:val="00791855"/>
    <w:rsid w:val="007922B9"/>
    <w:rsid w:val="007947D3"/>
    <w:rsid w:val="007A413A"/>
    <w:rsid w:val="007A4A45"/>
    <w:rsid w:val="007A5924"/>
    <w:rsid w:val="007B186C"/>
    <w:rsid w:val="007C1696"/>
    <w:rsid w:val="007C3ED0"/>
    <w:rsid w:val="007C5571"/>
    <w:rsid w:val="007C5971"/>
    <w:rsid w:val="007C72D6"/>
    <w:rsid w:val="007D16F6"/>
    <w:rsid w:val="007E436A"/>
    <w:rsid w:val="007E4E38"/>
    <w:rsid w:val="007E5D5C"/>
    <w:rsid w:val="007F0880"/>
    <w:rsid w:val="007F3F58"/>
    <w:rsid w:val="007F54B9"/>
    <w:rsid w:val="00804CEE"/>
    <w:rsid w:val="00806A76"/>
    <w:rsid w:val="00811C9D"/>
    <w:rsid w:val="00816C80"/>
    <w:rsid w:val="00830B44"/>
    <w:rsid w:val="00832E75"/>
    <w:rsid w:val="00834250"/>
    <w:rsid w:val="00841BCD"/>
    <w:rsid w:val="008444F0"/>
    <w:rsid w:val="00847264"/>
    <w:rsid w:val="00851A8E"/>
    <w:rsid w:val="0085365B"/>
    <w:rsid w:val="00856DAD"/>
    <w:rsid w:val="00861157"/>
    <w:rsid w:val="0087654B"/>
    <w:rsid w:val="008806AC"/>
    <w:rsid w:val="008826C1"/>
    <w:rsid w:val="00883DFD"/>
    <w:rsid w:val="00886FD6"/>
    <w:rsid w:val="00894579"/>
    <w:rsid w:val="00897B73"/>
    <w:rsid w:val="008A1BF7"/>
    <w:rsid w:val="008A34F4"/>
    <w:rsid w:val="008A5B0E"/>
    <w:rsid w:val="008B0961"/>
    <w:rsid w:val="008B5A68"/>
    <w:rsid w:val="008B711C"/>
    <w:rsid w:val="008C13F7"/>
    <w:rsid w:val="008C2F85"/>
    <w:rsid w:val="008C39F7"/>
    <w:rsid w:val="008E1C7A"/>
    <w:rsid w:val="008E4C52"/>
    <w:rsid w:val="008E582A"/>
    <w:rsid w:val="008F0D4A"/>
    <w:rsid w:val="008F4954"/>
    <w:rsid w:val="008F680C"/>
    <w:rsid w:val="0090091A"/>
    <w:rsid w:val="009042BD"/>
    <w:rsid w:val="00904FE4"/>
    <w:rsid w:val="00907DE9"/>
    <w:rsid w:val="00911285"/>
    <w:rsid w:val="0091525B"/>
    <w:rsid w:val="00917E37"/>
    <w:rsid w:val="00921C36"/>
    <w:rsid w:val="00921D1A"/>
    <w:rsid w:val="00924DA1"/>
    <w:rsid w:val="00936159"/>
    <w:rsid w:val="00941CE6"/>
    <w:rsid w:val="00945193"/>
    <w:rsid w:val="00955009"/>
    <w:rsid w:val="0095542E"/>
    <w:rsid w:val="009616FA"/>
    <w:rsid w:val="009623C6"/>
    <w:rsid w:val="009705E4"/>
    <w:rsid w:val="00977E1D"/>
    <w:rsid w:val="00982944"/>
    <w:rsid w:val="0098678C"/>
    <w:rsid w:val="009A0FAD"/>
    <w:rsid w:val="009A1DA6"/>
    <w:rsid w:val="009A22DF"/>
    <w:rsid w:val="009A7ACD"/>
    <w:rsid w:val="009B0573"/>
    <w:rsid w:val="009B4481"/>
    <w:rsid w:val="009B7504"/>
    <w:rsid w:val="009B7B4B"/>
    <w:rsid w:val="009B7C21"/>
    <w:rsid w:val="009C7546"/>
    <w:rsid w:val="009D4A94"/>
    <w:rsid w:val="009D5E26"/>
    <w:rsid w:val="009E0D63"/>
    <w:rsid w:val="009E0F8C"/>
    <w:rsid w:val="009F082A"/>
    <w:rsid w:val="009F13A9"/>
    <w:rsid w:val="009F4027"/>
    <w:rsid w:val="009F546F"/>
    <w:rsid w:val="00A01455"/>
    <w:rsid w:val="00A04992"/>
    <w:rsid w:val="00A147AA"/>
    <w:rsid w:val="00A14D68"/>
    <w:rsid w:val="00A21D71"/>
    <w:rsid w:val="00A22143"/>
    <w:rsid w:val="00A22B78"/>
    <w:rsid w:val="00A25AE5"/>
    <w:rsid w:val="00A37002"/>
    <w:rsid w:val="00A4034E"/>
    <w:rsid w:val="00A4355E"/>
    <w:rsid w:val="00A520D9"/>
    <w:rsid w:val="00A524F4"/>
    <w:rsid w:val="00A75F5F"/>
    <w:rsid w:val="00A835D4"/>
    <w:rsid w:val="00A835F4"/>
    <w:rsid w:val="00A91B2B"/>
    <w:rsid w:val="00A92BCD"/>
    <w:rsid w:val="00A940D0"/>
    <w:rsid w:val="00A96B2D"/>
    <w:rsid w:val="00AA1269"/>
    <w:rsid w:val="00AA1B0E"/>
    <w:rsid w:val="00AA3599"/>
    <w:rsid w:val="00AA47B6"/>
    <w:rsid w:val="00AB6C05"/>
    <w:rsid w:val="00AC163B"/>
    <w:rsid w:val="00AC221E"/>
    <w:rsid w:val="00AC5CA7"/>
    <w:rsid w:val="00AC6058"/>
    <w:rsid w:val="00AD1F06"/>
    <w:rsid w:val="00AE2BA5"/>
    <w:rsid w:val="00AE4244"/>
    <w:rsid w:val="00AE56B1"/>
    <w:rsid w:val="00AE6D09"/>
    <w:rsid w:val="00AF2292"/>
    <w:rsid w:val="00AF2A9B"/>
    <w:rsid w:val="00AF7A7C"/>
    <w:rsid w:val="00B02070"/>
    <w:rsid w:val="00B10B05"/>
    <w:rsid w:val="00B10C1E"/>
    <w:rsid w:val="00B1379B"/>
    <w:rsid w:val="00B15194"/>
    <w:rsid w:val="00B1521A"/>
    <w:rsid w:val="00B359C6"/>
    <w:rsid w:val="00B408B6"/>
    <w:rsid w:val="00B4261E"/>
    <w:rsid w:val="00B5000D"/>
    <w:rsid w:val="00B51150"/>
    <w:rsid w:val="00B51CC8"/>
    <w:rsid w:val="00B542DA"/>
    <w:rsid w:val="00B5665D"/>
    <w:rsid w:val="00B65F62"/>
    <w:rsid w:val="00B66767"/>
    <w:rsid w:val="00B73862"/>
    <w:rsid w:val="00B73F43"/>
    <w:rsid w:val="00B75BBF"/>
    <w:rsid w:val="00B80DEC"/>
    <w:rsid w:val="00B8608D"/>
    <w:rsid w:val="00B92085"/>
    <w:rsid w:val="00BA0D40"/>
    <w:rsid w:val="00BA364C"/>
    <w:rsid w:val="00BA58ED"/>
    <w:rsid w:val="00BA6B66"/>
    <w:rsid w:val="00BA6E48"/>
    <w:rsid w:val="00BA7EC3"/>
    <w:rsid w:val="00BB41CB"/>
    <w:rsid w:val="00BC5F61"/>
    <w:rsid w:val="00BD06DE"/>
    <w:rsid w:val="00BE0AF6"/>
    <w:rsid w:val="00BE1F03"/>
    <w:rsid w:val="00BE4339"/>
    <w:rsid w:val="00BE58A7"/>
    <w:rsid w:val="00BF2218"/>
    <w:rsid w:val="00BF2A96"/>
    <w:rsid w:val="00C02E31"/>
    <w:rsid w:val="00C0426B"/>
    <w:rsid w:val="00C045DF"/>
    <w:rsid w:val="00C16A6D"/>
    <w:rsid w:val="00C25588"/>
    <w:rsid w:val="00C26D43"/>
    <w:rsid w:val="00C37866"/>
    <w:rsid w:val="00C46548"/>
    <w:rsid w:val="00C56F0A"/>
    <w:rsid w:val="00C574D5"/>
    <w:rsid w:val="00C66550"/>
    <w:rsid w:val="00C66916"/>
    <w:rsid w:val="00C73F32"/>
    <w:rsid w:val="00C75439"/>
    <w:rsid w:val="00C75A01"/>
    <w:rsid w:val="00C777F1"/>
    <w:rsid w:val="00C81F65"/>
    <w:rsid w:val="00C87462"/>
    <w:rsid w:val="00C95402"/>
    <w:rsid w:val="00CA180C"/>
    <w:rsid w:val="00CA723F"/>
    <w:rsid w:val="00CB22B2"/>
    <w:rsid w:val="00CB2D46"/>
    <w:rsid w:val="00CB3E84"/>
    <w:rsid w:val="00CB5890"/>
    <w:rsid w:val="00CC006A"/>
    <w:rsid w:val="00CC27BA"/>
    <w:rsid w:val="00CC3EE2"/>
    <w:rsid w:val="00CC3F6E"/>
    <w:rsid w:val="00CD6724"/>
    <w:rsid w:val="00CD7492"/>
    <w:rsid w:val="00CE3A6B"/>
    <w:rsid w:val="00CF2F9A"/>
    <w:rsid w:val="00CF5E18"/>
    <w:rsid w:val="00D00211"/>
    <w:rsid w:val="00D04EEB"/>
    <w:rsid w:val="00D06309"/>
    <w:rsid w:val="00D337E3"/>
    <w:rsid w:val="00D351EA"/>
    <w:rsid w:val="00D40288"/>
    <w:rsid w:val="00D43403"/>
    <w:rsid w:val="00D456D9"/>
    <w:rsid w:val="00D47928"/>
    <w:rsid w:val="00D513B7"/>
    <w:rsid w:val="00D5270B"/>
    <w:rsid w:val="00D53B6A"/>
    <w:rsid w:val="00D62E71"/>
    <w:rsid w:val="00D6430D"/>
    <w:rsid w:val="00D66188"/>
    <w:rsid w:val="00D67778"/>
    <w:rsid w:val="00D70527"/>
    <w:rsid w:val="00D731F6"/>
    <w:rsid w:val="00D740CA"/>
    <w:rsid w:val="00D75DE7"/>
    <w:rsid w:val="00D8440C"/>
    <w:rsid w:val="00D85728"/>
    <w:rsid w:val="00D94EAF"/>
    <w:rsid w:val="00D95481"/>
    <w:rsid w:val="00DA08CE"/>
    <w:rsid w:val="00DA37B0"/>
    <w:rsid w:val="00DA5EE8"/>
    <w:rsid w:val="00DA7A40"/>
    <w:rsid w:val="00DC7A13"/>
    <w:rsid w:val="00DE28B6"/>
    <w:rsid w:val="00DF2997"/>
    <w:rsid w:val="00DF4B25"/>
    <w:rsid w:val="00E10BC4"/>
    <w:rsid w:val="00E1415D"/>
    <w:rsid w:val="00E23756"/>
    <w:rsid w:val="00E263E1"/>
    <w:rsid w:val="00E323E9"/>
    <w:rsid w:val="00E33D47"/>
    <w:rsid w:val="00E34018"/>
    <w:rsid w:val="00E421A4"/>
    <w:rsid w:val="00E437D2"/>
    <w:rsid w:val="00E4384F"/>
    <w:rsid w:val="00E44DB4"/>
    <w:rsid w:val="00E4674C"/>
    <w:rsid w:val="00E52EBC"/>
    <w:rsid w:val="00E542F2"/>
    <w:rsid w:val="00E55751"/>
    <w:rsid w:val="00E57FC5"/>
    <w:rsid w:val="00E71058"/>
    <w:rsid w:val="00E764AE"/>
    <w:rsid w:val="00E858A4"/>
    <w:rsid w:val="00E930E3"/>
    <w:rsid w:val="00EA2311"/>
    <w:rsid w:val="00EB0C7B"/>
    <w:rsid w:val="00EB146F"/>
    <w:rsid w:val="00EC4C3D"/>
    <w:rsid w:val="00EC7BC3"/>
    <w:rsid w:val="00ED275B"/>
    <w:rsid w:val="00ED454B"/>
    <w:rsid w:val="00ED7600"/>
    <w:rsid w:val="00EF6073"/>
    <w:rsid w:val="00EF698B"/>
    <w:rsid w:val="00EF7E8C"/>
    <w:rsid w:val="00F05B4D"/>
    <w:rsid w:val="00F07DAE"/>
    <w:rsid w:val="00F12087"/>
    <w:rsid w:val="00F1362C"/>
    <w:rsid w:val="00F27095"/>
    <w:rsid w:val="00F3366A"/>
    <w:rsid w:val="00F40C4E"/>
    <w:rsid w:val="00F41294"/>
    <w:rsid w:val="00F414F1"/>
    <w:rsid w:val="00F508B8"/>
    <w:rsid w:val="00F604CA"/>
    <w:rsid w:val="00F70869"/>
    <w:rsid w:val="00F72CB1"/>
    <w:rsid w:val="00F75D49"/>
    <w:rsid w:val="00F8215E"/>
    <w:rsid w:val="00F824F5"/>
    <w:rsid w:val="00F82595"/>
    <w:rsid w:val="00F90FAB"/>
    <w:rsid w:val="00F9374D"/>
    <w:rsid w:val="00FA0AF7"/>
    <w:rsid w:val="00FA30FE"/>
    <w:rsid w:val="00FA3A15"/>
    <w:rsid w:val="00FC29B9"/>
    <w:rsid w:val="00FC310A"/>
    <w:rsid w:val="00FC6FD3"/>
    <w:rsid w:val="00FD0387"/>
    <w:rsid w:val="00FD133C"/>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0">
    <w:name w:val="RAN4 Observation"/>
    <w:basedOn w:val="ListParagraph"/>
    <w:next w:val="Normal"/>
    <w:link w:val="RAN4ObservationChar"/>
    <w:uiPriority w:val="99"/>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0"/>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0"/>
    <w:uiPriority w:val="99"/>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0">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
    <w:uiPriority w:val="99"/>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tion Char1 Char Char2,cap Char Char1 Char2,Caption Char Char1 Char Char2,cap Char2 Char Char2,Ca Char2,cap Char2 Char3,Caption Char C... Char2"/>
    <w:basedOn w:val="DefaultParagraphFont"/>
    <w:link w:val="Caption"/>
    <w:uiPriority w:val="35"/>
    <w:rsid w:val="00FC29B9"/>
    <w:rPr>
      <w:rFonts w:ascii="Arial" w:hAnsi="Arial"/>
      <w:i/>
      <w:iCs/>
      <w:sz w:val="18"/>
      <w:szCs w:val="18"/>
    </w:rPr>
  </w:style>
  <w:style w:type="character" w:customStyle="1" w:styleId="RAN4proposalChar">
    <w:name w:val="RAN4 proposal Char"/>
    <w:basedOn w:val="CaptionChar"/>
    <w:link w:val="RAN4proposal0"/>
    <w:uiPriority w:val="99"/>
    <w:rsid w:val="000B0056"/>
    <w:rPr>
      <w:rFonts w:ascii="Times New Roman" w:hAnsi="Times New Roman"/>
      <w:b/>
      <w:i w:val="0"/>
      <w:iCs/>
      <w:sz w:val="20"/>
      <w:szCs w:val="18"/>
    </w:rPr>
  </w:style>
  <w:style w:type="paragraph" w:styleId="TOC1">
    <w:name w:val="toc 1"/>
    <w:basedOn w:val="Normal"/>
    <w:next w:val="Normal"/>
    <w:autoRedefine/>
    <w:uiPriority w:val="99"/>
    <w:unhideWhenUsed/>
    <w:rsid w:val="00F8215E"/>
    <w:pPr>
      <w:tabs>
        <w:tab w:val="right" w:leader="dot" w:pos="9617"/>
      </w:tabs>
      <w:spacing w:after="100"/>
    </w:pPr>
    <w:rPr>
      <w:i/>
      <w:iCs/>
      <w:noProof/>
      <w:u w:val="single"/>
    </w:rPr>
  </w:style>
  <w:style w:type="paragraph" w:styleId="TOC2">
    <w:name w:val="toc 2"/>
    <w:basedOn w:val="Normal"/>
    <w:next w:val="Normal"/>
    <w:autoRedefine/>
    <w:uiPriority w:val="9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
    <w:name w:val="RAN4 observation"/>
    <w:basedOn w:val="RAN4Observation0"/>
    <w:next w:val="Normal"/>
    <w:link w:val="RAN4observationChar0"/>
    <w:uiPriority w:val="99"/>
    <w:qFormat/>
    <w:rsid w:val="002B4922"/>
    <w:pPr>
      <w:ind w:left="0" w:firstLine="0"/>
    </w:pPr>
  </w:style>
  <w:style w:type="character" w:customStyle="1" w:styleId="RAN4observationChar0">
    <w:name w:val="RAN4 observation Char"/>
    <w:basedOn w:val="RAN4ObservationChar"/>
    <w:link w:val="RAN4observation"/>
    <w:uiPriority w:val="99"/>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99"/>
    <w:unhideWhenUsed/>
    <w:rsid w:val="00592A86"/>
    <w:pPr>
      <w:spacing w:after="100"/>
      <w:ind w:left="400"/>
    </w:pPr>
  </w:style>
  <w:style w:type="character" w:customStyle="1" w:styleId="Heading5Char">
    <w:name w:val="Heading 5 Char"/>
    <w:basedOn w:val="DefaultParagraphFont"/>
    <w:link w:val="Heading5"/>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99"/>
    <w:unhideWhenUsed/>
    <w:qFormat/>
    <w:rsid w:val="00A4355E"/>
    <w:pPr>
      <w:spacing w:after="100"/>
    </w:pPr>
  </w:style>
  <w:style w:type="paragraph" w:styleId="TOC5">
    <w:name w:val="toc 5"/>
    <w:aliases w:val="Proposal"/>
    <w:basedOn w:val="Normal"/>
    <w:next w:val="Normal"/>
    <w:link w:val="TOC5Char"/>
    <w:autoRedefine/>
    <w:uiPriority w:val="99"/>
    <w:unhideWhenUsed/>
    <w:qFormat/>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table" w:customStyle="1" w:styleId="Style11">
    <w:name w:val="Style11"/>
    <w:basedOn w:val="TableNormal"/>
    <w:uiPriority w:val="99"/>
    <w:rsid w:val="00DA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styleId="FollowedHyperlink">
    <w:name w:val="FollowedHyperlink"/>
    <w:semiHidden/>
    <w:unhideWhenUsed/>
    <w:rsid w:val="00DA5EE8"/>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DA5EE8"/>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header Char,Head2A Char1,2 Char1,H2 Char1,h2 Char1,DO NOT USE_h2 Char1,h21 Char1,UNDERRUBRIK 1-2 Char1,Head 2 Char1,l2 Char1,TitreProp Char1,Header 2 Char1,ITT t2 Char1,PA Major Section Char1,Livello 2 Char1,R2 Char1,H21 Char1,Head1 Char"/>
    <w:basedOn w:val="DefaultParagraphFont"/>
    <w:semiHidden/>
    <w:rsid w:val="00DA5EE8"/>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A5EE8"/>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A5EE8"/>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uiPriority w:val="99"/>
    <w:rsid w:val="00DA5EE8"/>
    <w:pPr>
      <w:spacing w:before="100" w:beforeAutospacing="1" w:after="100" w:afterAutospacing="1" w:line="240" w:lineRule="auto"/>
    </w:pPr>
    <w:rPr>
      <w:rFonts w:eastAsia="Arial Unicode MS" w:cs="Times New Roman"/>
      <w:sz w:val="24"/>
      <w:szCs w:val="24"/>
      <w:lang w:val="en-GB"/>
    </w:rPr>
  </w:style>
  <w:style w:type="paragraph" w:styleId="NormalWeb">
    <w:name w:val="Normal (Web)"/>
    <w:basedOn w:val="Normal"/>
    <w:uiPriority w:val="99"/>
    <w:semiHidden/>
    <w:unhideWhenUsed/>
    <w:rsid w:val="00DA5EE8"/>
    <w:pPr>
      <w:spacing w:before="100" w:beforeAutospacing="1" w:after="100" w:afterAutospacing="1" w:line="240" w:lineRule="auto"/>
    </w:pPr>
    <w:rPr>
      <w:rFonts w:eastAsia="Arial Unicode MS" w:cs="Times New Roman"/>
      <w:sz w:val="24"/>
      <w:szCs w:val="24"/>
      <w:lang w:val="en-GB"/>
    </w:rPr>
  </w:style>
  <w:style w:type="paragraph" w:styleId="Index1">
    <w:name w:val="index 1"/>
    <w:basedOn w:val="Normal"/>
    <w:autoRedefine/>
    <w:uiPriority w:val="99"/>
    <w:semiHidden/>
    <w:unhideWhenUsed/>
    <w:rsid w:val="00DA5EE8"/>
    <w:pPr>
      <w:keepLines/>
      <w:spacing w:after="0" w:line="240" w:lineRule="auto"/>
    </w:pPr>
    <w:rPr>
      <w:rFonts w:eastAsia="SimSun" w:cs="Times New Roman"/>
      <w:szCs w:val="20"/>
      <w:lang w:val="en-GB"/>
    </w:rPr>
  </w:style>
  <w:style w:type="paragraph" w:styleId="Index2">
    <w:name w:val="index 2"/>
    <w:basedOn w:val="Index1"/>
    <w:autoRedefine/>
    <w:uiPriority w:val="99"/>
    <w:semiHidden/>
    <w:unhideWhenUsed/>
    <w:rsid w:val="00DA5EE8"/>
    <w:pPr>
      <w:ind w:left="284"/>
    </w:pPr>
  </w:style>
  <w:style w:type="paragraph" w:styleId="TOC6">
    <w:name w:val="toc 6"/>
    <w:basedOn w:val="TOC5"/>
    <w:next w:val="Normal"/>
    <w:autoRedefine/>
    <w:uiPriority w:val="99"/>
    <w:semiHidden/>
    <w:unhideWhenUsed/>
    <w:rsid w:val="00DA5EE8"/>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autoRedefine/>
    <w:uiPriority w:val="99"/>
    <w:semiHidden/>
    <w:unhideWhenUsed/>
    <w:rsid w:val="00DA5EE8"/>
    <w:pPr>
      <w:ind w:left="2268" w:hanging="2268"/>
    </w:pPr>
  </w:style>
  <w:style w:type="paragraph" w:styleId="TOC8">
    <w:name w:val="toc 8"/>
    <w:basedOn w:val="TOC1"/>
    <w:autoRedefine/>
    <w:uiPriority w:val="99"/>
    <w:semiHidden/>
    <w:unhideWhenUsed/>
    <w:rsid w:val="00DA5EE8"/>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styleId="TOC9">
    <w:name w:val="toc 9"/>
    <w:basedOn w:val="TOC8"/>
    <w:autoRedefine/>
    <w:uiPriority w:val="99"/>
    <w:semiHidden/>
    <w:unhideWhenUsed/>
    <w:rsid w:val="00DA5EE8"/>
    <w:pPr>
      <w:ind w:left="1418" w:hanging="1418"/>
    </w:pPr>
  </w:style>
  <w:style w:type="paragraph" w:styleId="FootnoteText">
    <w:name w:val="footnote text"/>
    <w:basedOn w:val="Normal"/>
    <w:link w:val="FootnoteTextChar"/>
    <w:uiPriority w:val="99"/>
    <w:semiHidden/>
    <w:unhideWhenUsed/>
    <w:rsid w:val="00DA5EE8"/>
    <w:pPr>
      <w:keepLines/>
      <w:spacing w:after="0" w:line="240" w:lineRule="auto"/>
      <w:ind w:left="454" w:hanging="454"/>
    </w:pPr>
    <w:rPr>
      <w:rFonts w:eastAsia="SimSun" w:cs="Times New Roman"/>
      <w:sz w:val="16"/>
      <w:szCs w:val="20"/>
      <w:lang w:val="en-GB"/>
    </w:rPr>
  </w:style>
  <w:style w:type="character" w:customStyle="1" w:styleId="FootnoteTextChar">
    <w:name w:val="Footnote Text Char"/>
    <w:basedOn w:val="DefaultParagraphFont"/>
    <w:link w:val="FootnoteText"/>
    <w:uiPriority w:val="99"/>
    <w:semiHidden/>
    <w:rsid w:val="00DA5EE8"/>
    <w:rPr>
      <w:rFonts w:ascii="Times New Roman" w:eastAsia="SimSun" w:hAnsi="Times New Roman" w:cs="Times New Roman"/>
      <w:sz w:val="16"/>
      <w:szCs w:val="20"/>
      <w:lang w:val="en-GB"/>
    </w:rPr>
  </w:style>
  <w:style w:type="paragraph" w:styleId="IndexHeading">
    <w:name w:val="index heading"/>
    <w:basedOn w:val="Normal"/>
    <w:next w:val="Normal"/>
    <w:uiPriority w:val="99"/>
    <w:semiHidden/>
    <w:unhideWhenUsed/>
    <w:rsid w:val="00DA5EE8"/>
    <w:pPr>
      <w:pBdr>
        <w:top w:val="single" w:sz="12" w:space="0" w:color="auto"/>
      </w:pBdr>
      <w:spacing w:before="360" w:after="240" w:line="240" w:lineRule="auto"/>
    </w:pPr>
    <w:rPr>
      <w:rFonts w:eastAsia="SimSun" w:cs="Times New Roman"/>
      <w:b/>
      <w:i/>
      <w:sz w:val="26"/>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semiHidden/>
    <w:locked/>
    <w:rsid w:val="00DA5EE8"/>
    <w:rPr>
      <w:b/>
      <w:lang w:val="en-GB"/>
    </w:rPr>
  </w:style>
  <w:style w:type="paragraph" w:styleId="EndnoteText">
    <w:name w:val="endnote text"/>
    <w:basedOn w:val="Normal"/>
    <w:link w:val="EndnoteTextChar"/>
    <w:uiPriority w:val="99"/>
    <w:semiHidden/>
    <w:unhideWhenUsed/>
    <w:rsid w:val="00DA5EE8"/>
    <w:pPr>
      <w:overflowPunct w:val="0"/>
      <w:autoSpaceDE w:val="0"/>
      <w:autoSpaceDN w:val="0"/>
      <w:adjustRightInd w:val="0"/>
      <w:spacing w:after="180" w:line="240" w:lineRule="auto"/>
    </w:pPr>
    <w:rPr>
      <w:rFonts w:eastAsia="Yu Mincho" w:cs="Times New Roman"/>
      <w:szCs w:val="20"/>
      <w:lang w:val="en-GB"/>
    </w:rPr>
  </w:style>
  <w:style w:type="character" w:customStyle="1" w:styleId="EndnoteTextChar">
    <w:name w:val="Endnote Text Char"/>
    <w:basedOn w:val="DefaultParagraphFont"/>
    <w:link w:val="EndnoteText"/>
    <w:uiPriority w:val="99"/>
    <w:semiHidden/>
    <w:rsid w:val="00DA5EE8"/>
    <w:rPr>
      <w:rFonts w:ascii="Times New Roman" w:eastAsia="Yu Mincho" w:hAnsi="Times New Roman" w:cs="Times New Roman"/>
      <w:sz w:val="20"/>
      <w:szCs w:val="20"/>
      <w:lang w:val="en-GB"/>
    </w:rPr>
  </w:style>
  <w:style w:type="paragraph" w:styleId="List">
    <w:name w:val="List"/>
    <w:basedOn w:val="Normal"/>
    <w:uiPriority w:val="99"/>
    <w:semiHidden/>
    <w:unhideWhenUsed/>
    <w:rsid w:val="00DA5EE8"/>
    <w:pPr>
      <w:spacing w:after="180" w:line="240" w:lineRule="auto"/>
      <w:ind w:left="568" w:hanging="284"/>
    </w:pPr>
    <w:rPr>
      <w:rFonts w:eastAsia="SimSun" w:cs="Times New Roman"/>
      <w:szCs w:val="20"/>
      <w:lang w:val="en-GB"/>
    </w:rPr>
  </w:style>
  <w:style w:type="paragraph" w:styleId="ListBullet">
    <w:name w:val="List Bullet"/>
    <w:basedOn w:val="List"/>
    <w:uiPriority w:val="99"/>
    <w:semiHidden/>
    <w:unhideWhenUsed/>
    <w:rsid w:val="00DA5EE8"/>
  </w:style>
  <w:style w:type="paragraph" w:styleId="ListNumber">
    <w:name w:val="List Number"/>
    <w:basedOn w:val="List"/>
    <w:uiPriority w:val="99"/>
    <w:semiHidden/>
    <w:unhideWhenUsed/>
    <w:rsid w:val="00DA5EE8"/>
  </w:style>
  <w:style w:type="paragraph" w:styleId="List2">
    <w:name w:val="List 2"/>
    <w:basedOn w:val="List"/>
    <w:uiPriority w:val="99"/>
    <w:semiHidden/>
    <w:unhideWhenUsed/>
    <w:rsid w:val="00DA5EE8"/>
    <w:pPr>
      <w:ind w:left="851"/>
    </w:pPr>
  </w:style>
  <w:style w:type="paragraph" w:styleId="List3">
    <w:name w:val="List 3"/>
    <w:basedOn w:val="List2"/>
    <w:uiPriority w:val="99"/>
    <w:semiHidden/>
    <w:unhideWhenUsed/>
    <w:rsid w:val="00DA5EE8"/>
    <w:pPr>
      <w:ind w:left="1135"/>
    </w:pPr>
  </w:style>
  <w:style w:type="paragraph" w:styleId="List4">
    <w:name w:val="List 4"/>
    <w:basedOn w:val="List3"/>
    <w:uiPriority w:val="99"/>
    <w:semiHidden/>
    <w:unhideWhenUsed/>
    <w:rsid w:val="00DA5EE8"/>
    <w:pPr>
      <w:ind w:left="1418"/>
    </w:pPr>
  </w:style>
  <w:style w:type="paragraph" w:styleId="List5">
    <w:name w:val="List 5"/>
    <w:basedOn w:val="List4"/>
    <w:uiPriority w:val="99"/>
    <w:semiHidden/>
    <w:unhideWhenUsed/>
    <w:rsid w:val="00DA5EE8"/>
    <w:pPr>
      <w:ind w:left="1702"/>
    </w:pPr>
  </w:style>
  <w:style w:type="paragraph" w:styleId="ListBullet2">
    <w:name w:val="List Bullet 2"/>
    <w:basedOn w:val="ListBullet"/>
    <w:uiPriority w:val="99"/>
    <w:semiHidden/>
    <w:unhideWhenUsed/>
    <w:rsid w:val="00DA5EE8"/>
    <w:pPr>
      <w:ind w:left="851"/>
    </w:pPr>
  </w:style>
  <w:style w:type="paragraph" w:styleId="ListBullet3">
    <w:name w:val="List Bullet 3"/>
    <w:basedOn w:val="ListBullet2"/>
    <w:uiPriority w:val="99"/>
    <w:semiHidden/>
    <w:unhideWhenUsed/>
    <w:rsid w:val="00DA5EE8"/>
    <w:pPr>
      <w:ind w:left="1135"/>
    </w:pPr>
  </w:style>
  <w:style w:type="paragraph" w:styleId="ListBullet4">
    <w:name w:val="List Bullet 4"/>
    <w:basedOn w:val="ListBullet3"/>
    <w:uiPriority w:val="99"/>
    <w:semiHidden/>
    <w:unhideWhenUsed/>
    <w:rsid w:val="00DA5EE8"/>
    <w:pPr>
      <w:ind w:left="1418"/>
    </w:pPr>
  </w:style>
  <w:style w:type="paragraph" w:styleId="ListBullet5">
    <w:name w:val="List Bullet 5"/>
    <w:basedOn w:val="ListBullet4"/>
    <w:uiPriority w:val="99"/>
    <w:semiHidden/>
    <w:unhideWhenUsed/>
    <w:rsid w:val="00DA5EE8"/>
    <w:pPr>
      <w:ind w:left="1702"/>
    </w:pPr>
  </w:style>
  <w:style w:type="paragraph" w:styleId="ListNumber2">
    <w:name w:val="List Number 2"/>
    <w:basedOn w:val="ListNumber"/>
    <w:uiPriority w:val="99"/>
    <w:semiHidden/>
    <w:unhideWhenUsed/>
    <w:rsid w:val="00DA5EE8"/>
    <w:pPr>
      <w:ind w:left="851"/>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A5EE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A5EE8"/>
    <w:pPr>
      <w:spacing w:after="180" w:line="240" w:lineRule="auto"/>
    </w:pPr>
    <w:rPr>
      <w:rFonts w:asciiTheme="minorHAnsi" w:hAnsiTheme="minorHAnsi"/>
      <w:sz w:val="22"/>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A5EE8"/>
    <w:rPr>
      <w:rFonts w:ascii="Times New Roman" w:hAnsi="Times New Roman"/>
      <w:sz w:val="20"/>
    </w:rPr>
  </w:style>
  <w:style w:type="paragraph" w:styleId="Date">
    <w:name w:val="Date"/>
    <w:basedOn w:val="Normal"/>
    <w:next w:val="Normal"/>
    <w:link w:val="DateChar"/>
    <w:uiPriority w:val="99"/>
    <w:semiHidden/>
    <w:unhideWhenUsed/>
    <w:rsid w:val="00DA5EE8"/>
    <w:pPr>
      <w:spacing w:after="180" w:line="240" w:lineRule="auto"/>
      <w:ind w:leftChars="2500" w:left="100"/>
    </w:pPr>
    <w:rPr>
      <w:rFonts w:eastAsia="SimSun" w:cs="Times New Roman"/>
      <w:szCs w:val="20"/>
      <w:lang w:val="en-GB"/>
    </w:rPr>
  </w:style>
  <w:style w:type="character" w:customStyle="1" w:styleId="DateChar">
    <w:name w:val="Date Char"/>
    <w:basedOn w:val="DefaultParagraphFont"/>
    <w:link w:val="Date"/>
    <w:uiPriority w:val="99"/>
    <w:semiHidden/>
    <w:rsid w:val="00DA5EE8"/>
    <w:rPr>
      <w:rFonts w:ascii="Times New Roman" w:eastAsia="SimSun" w:hAnsi="Times New Roman" w:cs="Times New Roman"/>
      <w:sz w:val="20"/>
      <w:szCs w:val="20"/>
      <w:lang w:val="en-GB"/>
    </w:rPr>
  </w:style>
  <w:style w:type="paragraph" w:styleId="BodyTextIndent2">
    <w:name w:val="Body Text Indent 2"/>
    <w:basedOn w:val="Normal"/>
    <w:link w:val="BodyTextIndent2Char"/>
    <w:uiPriority w:val="99"/>
    <w:semiHidden/>
    <w:unhideWhenUsed/>
    <w:rsid w:val="00DA5EE8"/>
    <w:pPr>
      <w:overflowPunct w:val="0"/>
      <w:autoSpaceDE w:val="0"/>
      <w:autoSpaceDN w:val="0"/>
      <w:adjustRightInd w:val="0"/>
      <w:spacing w:after="180" w:line="240" w:lineRule="auto"/>
      <w:ind w:left="284"/>
      <w:jc w:val="both"/>
    </w:pPr>
    <w:rPr>
      <w:rFonts w:ascii="Arial" w:eastAsia="Yu Mincho" w:hAnsi="Arial" w:cs="Times New Roman"/>
      <w:sz w:val="22"/>
      <w:szCs w:val="20"/>
      <w:lang w:val="en-GB"/>
    </w:rPr>
  </w:style>
  <w:style w:type="character" w:customStyle="1" w:styleId="BodyTextIndent2Char">
    <w:name w:val="Body Text Indent 2 Char"/>
    <w:basedOn w:val="DefaultParagraphFont"/>
    <w:link w:val="BodyTextIndent2"/>
    <w:uiPriority w:val="99"/>
    <w:semiHidden/>
    <w:rsid w:val="00DA5EE8"/>
    <w:rPr>
      <w:rFonts w:ascii="Arial" w:eastAsia="Yu Mincho" w:hAnsi="Arial" w:cs="Times New Roman"/>
      <w:szCs w:val="20"/>
      <w:lang w:val="en-GB"/>
    </w:rPr>
  </w:style>
  <w:style w:type="paragraph" w:styleId="DocumentMap">
    <w:name w:val="Document Map"/>
    <w:basedOn w:val="Normal"/>
    <w:link w:val="DocumentMapChar"/>
    <w:uiPriority w:val="99"/>
    <w:semiHidden/>
    <w:unhideWhenUsed/>
    <w:rsid w:val="00DA5EE8"/>
    <w:pPr>
      <w:shd w:val="clear" w:color="auto" w:fill="000080"/>
      <w:spacing w:after="180" w:line="240" w:lineRule="auto"/>
    </w:pPr>
    <w:rPr>
      <w:rFonts w:ascii="Tahoma" w:eastAsia="SimSun" w:hAnsi="Tahoma" w:cs="Times New Roman"/>
      <w:szCs w:val="20"/>
      <w:lang w:val="en-GB"/>
    </w:rPr>
  </w:style>
  <w:style w:type="character" w:customStyle="1" w:styleId="DocumentMapChar">
    <w:name w:val="Document Map Char"/>
    <w:basedOn w:val="DefaultParagraphFont"/>
    <w:link w:val="DocumentMap"/>
    <w:uiPriority w:val="99"/>
    <w:semiHidden/>
    <w:rsid w:val="00DA5EE8"/>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DA5EE8"/>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semiHidden/>
    <w:rsid w:val="00DA5EE8"/>
    <w:rPr>
      <w:rFonts w:ascii="Courier New" w:eastAsia="SimSun" w:hAnsi="Courier New" w:cs="Times New Roman"/>
      <w:sz w:val="20"/>
      <w:szCs w:val="20"/>
      <w:lang w:val="nb-NO"/>
    </w:rPr>
  </w:style>
  <w:style w:type="paragraph" w:styleId="NoSpacing">
    <w:name w:val="No Spacing"/>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rsid w:val="00DA5EE8"/>
    <w:pPr>
      <w:spacing w:after="0" w:line="240" w:lineRule="auto"/>
    </w:pPr>
    <w:rPr>
      <w:rFonts w:ascii="Times New Roman" w:eastAsia="SimSun" w:hAnsi="Times New Roman" w:cs="Times New Roman"/>
      <w:sz w:val="20"/>
      <w:szCs w:val="20"/>
      <w:lang w:val="en-GB"/>
    </w:rPr>
  </w:style>
  <w:style w:type="character" w:customStyle="1" w:styleId="H6Char">
    <w:name w:val="H6 Char"/>
    <w:link w:val="H6"/>
    <w:locked/>
    <w:rsid w:val="00DA5EE8"/>
    <w:rPr>
      <w:rFonts w:ascii="Arial" w:hAnsi="Arial" w:cs="Arial"/>
      <w:szCs w:val="18"/>
      <w:lang w:eastAsia="zh-CN"/>
    </w:rPr>
  </w:style>
  <w:style w:type="paragraph" w:customStyle="1" w:styleId="H6">
    <w:name w:val="H6"/>
    <w:basedOn w:val="Heading5"/>
    <w:next w:val="Normal"/>
    <w:link w:val="H6Char"/>
    <w:rsid w:val="00DA5EE8"/>
    <w:pPr>
      <w:spacing w:before="120" w:after="180" w:line="240" w:lineRule="auto"/>
      <w:ind w:left="1985" w:hanging="1985"/>
      <w:outlineLvl w:val="9"/>
    </w:pPr>
    <w:rPr>
      <w:rFonts w:ascii="Arial" w:eastAsiaTheme="minorHAnsi" w:hAnsi="Arial" w:cs="Arial"/>
      <w:color w:val="auto"/>
      <w:sz w:val="22"/>
      <w:szCs w:val="18"/>
      <w:lang w:eastAsia="zh-CN"/>
    </w:rPr>
  </w:style>
  <w:style w:type="character" w:customStyle="1" w:styleId="EQChar">
    <w:name w:val="EQ Char"/>
    <w:link w:val="EQ"/>
    <w:qFormat/>
    <w:locked/>
    <w:rsid w:val="00DA5EE8"/>
    <w:rPr>
      <w:noProof/>
      <w:lang w:val="en-GB"/>
    </w:rPr>
  </w:style>
  <w:style w:type="paragraph" w:customStyle="1" w:styleId="EQ">
    <w:name w:val="EQ"/>
    <w:basedOn w:val="Normal"/>
    <w:next w:val="Normal"/>
    <w:link w:val="EQChar"/>
    <w:qFormat/>
    <w:rsid w:val="00DA5EE8"/>
    <w:pPr>
      <w:keepLines/>
      <w:tabs>
        <w:tab w:val="center" w:pos="4536"/>
        <w:tab w:val="right" w:pos="9072"/>
      </w:tabs>
      <w:spacing w:after="180" w:line="240" w:lineRule="auto"/>
    </w:pPr>
    <w:rPr>
      <w:rFonts w:asciiTheme="minorHAnsi" w:hAnsiTheme="minorHAnsi"/>
      <w:noProof/>
      <w:sz w:val="22"/>
      <w:lang w:val="en-GB"/>
    </w:rPr>
  </w:style>
  <w:style w:type="paragraph" w:customStyle="1" w:styleId="ZD">
    <w:name w:val="ZD"/>
    <w:uiPriority w:val="99"/>
    <w:rsid w:val="00DA5E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DA5EE8"/>
    <w:pPr>
      <w:pBdr>
        <w:top w:val="single" w:sz="12" w:space="3" w:color="auto"/>
      </w:pBdr>
      <w:spacing w:after="180" w:line="240" w:lineRule="auto"/>
      <w:ind w:left="432" w:hanging="432"/>
      <w:outlineLvl w:val="9"/>
    </w:pPr>
    <w:rPr>
      <w:rFonts w:ascii="Arial" w:eastAsia="SimSun" w:hAnsi="Arial" w:cs="Times New Roman"/>
      <w:color w:val="auto"/>
      <w:sz w:val="36"/>
      <w:szCs w:val="20"/>
      <w:lang w:val="sv-SE"/>
    </w:rPr>
  </w:style>
  <w:style w:type="character" w:customStyle="1" w:styleId="NOChar">
    <w:name w:val="NO Char"/>
    <w:link w:val="NO"/>
    <w:qFormat/>
    <w:locked/>
    <w:rsid w:val="00DA5EE8"/>
    <w:rPr>
      <w:lang w:val="x-none"/>
    </w:rPr>
  </w:style>
  <w:style w:type="paragraph" w:customStyle="1" w:styleId="NO">
    <w:name w:val="NO"/>
    <w:basedOn w:val="Normal"/>
    <w:link w:val="NOChar"/>
    <w:rsid w:val="00DA5EE8"/>
    <w:pPr>
      <w:keepLines/>
      <w:spacing w:after="180" w:line="240" w:lineRule="auto"/>
      <w:ind w:left="1135" w:hanging="851"/>
    </w:pPr>
    <w:rPr>
      <w:rFonts w:asciiTheme="minorHAnsi" w:hAnsiTheme="minorHAnsi"/>
      <w:sz w:val="22"/>
      <w:lang w:val="x-none"/>
    </w:rPr>
  </w:style>
  <w:style w:type="character" w:customStyle="1" w:styleId="PLChar">
    <w:name w:val="PL Char"/>
    <w:link w:val="PL"/>
    <w:qFormat/>
    <w:locked/>
    <w:rsid w:val="00DA5EE8"/>
    <w:rPr>
      <w:rFonts w:ascii="Courier New" w:hAnsi="Courier New" w:cs="Courier New"/>
      <w:noProof/>
      <w:sz w:val="16"/>
      <w:lang w:val="en-GB"/>
    </w:rPr>
  </w:style>
  <w:style w:type="paragraph" w:customStyle="1" w:styleId="PL">
    <w:name w:val="PL"/>
    <w:link w:val="PLChar"/>
    <w:qFormat/>
    <w:rsid w:val="00DA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TALChar">
    <w:name w:val="TAL Char"/>
    <w:link w:val="TAL"/>
    <w:locked/>
    <w:rsid w:val="00DA5EE8"/>
    <w:rPr>
      <w:rFonts w:ascii="Arial" w:hAnsi="Arial" w:cs="Arial"/>
      <w:sz w:val="18"/>
      <w:lang w:val="x-none"/>
    </w:rPr>
  </w:style>
  <w:style w:type="paragraph" w:customStyle="1" w:styleId="TAL">
    <w:name w:val="TAL"/>
    <w:basedOn w:val="Normal"/>
    <w:link w:val="TALChar"/>
    <w:rsid w:val="00DA5EE8"/>
    <w:pPr>
      <w:keepNext/>
      <w:keepLines/>
      <w:spacing w:after="0" w:line="240" w:lineRule="auto"/>
    </w:pPr>
    <w:rPr>
      <w:rFonts w:ascii="Arial" w:hAnsi="Arial" w:cs="Arial"/>
      <w:sz w:val="18"/>
      <w:lang w:val="x-none"/>
    </w:rPr>
  </w:style>
  <w:style w:type="character" w:customStyle="1" w:styleId="TACChar">
    <w:name w:val="TAC Char"/>
    <w:link w:val="TAC"/>
    <w:qFormat/>
    <w:locked/>
    <w:rsid w:val="00DA5EE8"/>
    <w:rPr>
      <w:rFonts w:ascii="Arial" w:hAnsi="Arial" w:cs="Arial"/>
      <w:sz w:val="18"/>
      <w:lang w:val="x-none"/>
    </w:rPr>
  </w:style>
  <w:style w:type="paragraph" w:customStyle="1" w:styleId="TAC">
    <w:name w:val="TAC"/>
    <w:basedOn w:val="TAL"/>
    <w:link w:val="TACChar"/>
    <w:qFormat/>
    <w:rsid w:val="00DA5EE8"/>
    <w:pPr>
      <w:jc w:val="center"/>
    </w:pPr>
  </w:style>
  <w:style w:type="paragraph" w:customStyle="1" w:styleId="LD">
    <w:name w:val="LD"/>
    <w:uiPriority w:val="99"/>
    <w:rsid w:val="00DA5E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uiPriority w:val="99"/>
    <w:rsid w:val="00DA5EE8"/>
    <w:pPr>
      <w:keepLines/>
      <w:spacing w:after="180" w:line="240" w:lineRule="auto"/>
      <w:ind w:left="1702" w:hanging="1418"/>
    </w:pPr>
    <w:rPr>
      <w:rFonts w:eastAsia="SimSun" w:cs="Times New Roman"/>
      <w:szCs w:val="20"/>
      <w:lang w:val="en-GB"/>
    </w:rPr>
  </w:style>
  <w:style w:type="paragraph" w:customStyle="1" w:styleId="FP">
    <w:name w:val="FP"/>
    <w:basedOn w:val="Normal"/>
    <w:uiPriority w:val="99"/>
    <w:rsid w:val="00DA5EE8"/>
    <w:pPr>
      <w:spacing w:after="0" w:line="240" w:lineRule="auto"/>
    </w:pPr>
    <w:rPr>
      <w:rFonts w:eastAsia="SimSun" w:cs="Times New Roman"/>
      <w:szCs w:val="20"/>
      <w:lang w:val="en-GB"/>
    </w:rPr>
  </w:style>
  <w:style w:type="paragraph" w:customStyle="1" w:styleId="NW">
    <w:name w:val="NW"/>
    <w:basedOn w:val="NO"/>
    <w:uiPriority w:val="99"/>
    <w:rsid w:val="00DA5EE8"/>
    <w:pPr>
      <w:spacing w:after="0"/>
    </w:pPr>
  </w:style>
  <w:style w:type="paragraph" w:customStyle="1" w:styleId="EW">
    <w:name w:val="EW"/>
    <w:basedOn w:val="EX"/>
    <w:uiPriority w:val="99"/>
    <w:rsid w:val="00DA5EE8"/>
    <w:pPr>
      <w:spacing w:after="0"/>
    </w:pPr>
  </w:style>
  <w:style w:type="character" w:customStyle="1" w:styleId="B1Char">
    <w:name w:val="B1 Char"/>
    <w:link w:val="B1"/>
    <w:locked/>
    <w:rsid w:val="00DA5EE8"/>
    <w:rPr>
      <w:lang w:val="en-GB"/>
    </w:rPr>
  </w:style>
  <w:style w:type="paragraph" w:customStyle="1" w:styleId="B1">
    <w:name w:val="B1"/>
    <w:basedOn w:val="List"/>
    <w:link w:val="B1Char"/>
    <w:rsid w:val="00DA5EE8"/>
    <w:rPr>
      <w:rFonts w:asciiTheme="minorHAnsi" w:eastAsiaTheme="minorHAnsi" w:hAnsiTheme="minorHAnsi" w:cstheme="minorBidi"/>
      <w:sz w:val="22"/>
      <w:szCs w:val="22"/>
    </w:rPr>
  </w:style>
  <w:style w:type="paragraph" w:customStyle="1" w:styleId="EditorsNote">
    <w:name w:val="Editor's Note"/>
    <w:basedOn w:val="NO"/>
    <w:uiPriority w:val="99"/>
    <w:rsid w:val="00DA5EE8"/>
    <w:rPr>
      <w:color w:val="FF0000"/>
    </w:rPr>
  </w:style>
  <w:style w:type="character" w:customStyle="1" w:styleId="THChar">
    <w:name w:val="TH Char"/>
    <w:link w:val="TH"/>
    <w:qFormat/>
    <w:locked/>
    <w:rsid w:val="00DA5EE8"/>
    <w:rPr>
      <w:rFonts w:ascii="Arial" w:hAnsi="Arial" w:cs="Arial"/>
      <w:b/>
      <w:lang w:val="x-none"/>
    </w:rPr>
  </w:style>
  <w:style w:type="paragraph" w:customStyle="1" w:styleId="TH">
    <w:name w:val="TH"/>
    <w:basedOn w:val="Normal"/>
    <w:link w:val="THChar"/>
    <w:qFormat/>
    <w:rsid w:val="00DA5EE8"/>
    <w:pPr>
      <w:keepNext/>
      <w:keepLines/>
      <w:spacing w:before="60" w:after="180" w:line="240" w:lineRule="auto"/>
      <w:jc w:val="center"/>
    </w:pPr>
    <w:rPr>
      <w:rFonts w:ascii="Arial" w:hAnsi="Arial" w:cs="Arial"/>
      <w:b/>
      <w:sz w:val="22"/>
      <w:lang w:val="x-none"/>
    </w:rPr>
  </w:style>
  <w:style w:type="paragraph" w:customStyle="1" w:styleId="ZA">
    <w:name w:val="ZA"/>
    <w:uiPriority w:val="99"/>
    <w:rsid w:val="00DA5EE8"/>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DA5EE8"/>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DA5E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DA5E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qFormat/>
    <w:locked/>
    <w:rsid w:val="00DA5EE8"/>
    <w:rPr>
      <w:rFonts w:ascii="Arial" w:hAnsi="Arial" w:cs="Arial"/>
      <w:sz w:val="18"/>
      <w:lang w:val="x-none"/>
    </w:rPr>
  </w:style>
  <w:style w:type="paragraph" w:customStyle="1" w:styleId="TAN">
    <w:name w:val="TAN"/>
    <w:basedOn w:val="TAL"/>
    <w:link w:val="TANChar"/>
    <w:qFormat/>
    <w:rsid w:val="00DA5EE8"/>
    <w:pPr>
      <w:ind w:left="851" w:hanging="851"/>
    </w:pPr>
  </w:style>
  <w:style w:type="paragraph" w:customStyle="1" w:styleId="ZH">
    <w:name w:val="ZH"/>
    <w:uiPriority w:val="99"/>
    <w:rsid w:val="00DA5E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uiPriority w:val="99"/>
    <w:rsid w:val="00DA5EE8"/>
    <w:pPr>
      <w:keepNext w:val="0"/>
      <w:spacing w:before="0" w:after="240"/>
    </w:pPr>
  </w:style>
  <w:style w:type="paragraph" w:customStyle="1" w:styleId="ZG">
    <w:name w:val="ZG"/>
    <w:uiPriority w:val="99"/>
    <w:rsid w:val="00DA5E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List2"/>
    <w:uiPriority w:val="99"/>
    <w:rsid w:val="00DA5EE8"/>
  </w:style>
  <w:style w:type="paragraph" w:customStyle="1" w:styleId="B3">
    <w:name w:val="B3"/>
    <w:basedOn w:val="List3"/>
    <w:uiPriority w:val="99"/>
    <w:rsid w:val="00DA5EE8"/>
  </w:style>
  <w:style w:type="paragraph" w:customStyle="1" w:styleId="B4">
    <w:name w:val="B4"/>
    <w:basedOn w:val="List4"/>
    <w:uiPriority w:val="99"/>
    <w:rsid w:val="00DA5EE8"/>
  </w:style>
  <w:style w:type="paragraph" w:customStyle="1" w:styleId="B5">
    <w:name w:val="B5"/>
    <w:basedOn w:val="List5"/>
    <w:uiPriority w:val="99"/>
    <w:rsid w:val="00DA5EE8"/>
  </w:style>
  <w:style w:type="paragraph" w:customStyle="1" w:styleId="ZTD">
    <w:name w:val="ZTD"/>
    <w:basedOn w:val="ZB"/>
    <w:uiPriority w:val="99"/>
    <w:rsid w:val="00DA5EE8"/>
    <w:pPr>
      <w:framePr w:hRule="auto" w:wrap="notBeside" w:y="852"/>
    </w:pPr>
    <w:rPr>
      <w:i w:val="0"/>
      <w:sz w:val="40"/>
    </w:rPr>
  </w:style>
  <w:style w:type="paragraph" w:customStyle="1" w:styleId="ZV">
    <w:name w:val="ZV"/>
    <w:basedOn w:val="ZU"/>
    <w:uiPriority w:val="99"/>
    <w:rsid w:val="00DA5EE8"/>
    <w:pPr>
      <w:framePr w:wrap="notBeside" w:y="16161"/>
    </w:pPr>
  </w:style>
  <w:style w:type="paragraph" w:customStyle="1" w:styleId="INDENT1">
    <w:name w:val="INDENT1"/>
    <w:basedOn w:val="Normal"/>
    <w:uiPriority w:val="99"/>
    <w:rsid w:val="00DA5EE8"/>
    <w:pPr>
      <w:spacing w:after="180" w:line="240" w:lineRule="auto"/>
      <w:ind w:left="851"/>
    </w:pPr>
    <w:rPr>
      <w:rFonts w:eastAsia="SimSun" w:cs="Times New Roman"/>
      <w:szCs w:val="20"/>
      <w:lang w:val="en-GB"/>
    </w:rPr>
  </w:style>
  <w:style w:type="paragraph" w:customStyle="1" w:styleId="INDENT2">
    <w:name w:val="INDENT2"/>
    <w:basedOn w:val="Normal"/>
    <w:uiPriority w:val="99"/>
    <w:rsid w:val="00DA5EE8"/>
    <w:pPr>
      <w:spacing w:after="180" w:line="240" w:lineRule="auto"/>
      <w:ind w:left="1135" w:hanging="284"/>
    </w:pPr>
    <w:rPr>
      <w:rFonts w:eastAsia="SimSun" w:cs="Times New Roman"/>
      <w:szCs w:val="20"/>
      <w:lang w:val="en-GB"/>
    </w:rPr>
  </w:style>
  <w:style w:type="paragraph" w:customStyle="1" w:styleId="INDENT3">
    <w:name w:val="INDENT3"/>
    <w:basedOn w:val="Normal"/>
    <w:uiPriority w:val="99"/>
    <w:rsid w:val="00DA5EE8"/>
    <w:pPr>
      <w:spacing w:after="180" w:line="240" w:lineRule="auto"/>
      <w:ind w:left="1701" w:hanging="567"/>
    </w:pPr>
    <w:rPr>
      <w:rFonts w:eastAsia="SimSun" w:cs="Times New Roman"/>
      <w:szCs w:val="20"/>
      <w:lang w:val="en-GB"/>
    </w:rPr>
  </w:style>
  <w:style w:type="paragraph" w:customStyle="1" w:styleId="FigureTitle">
    <w:name w:val="Figure_Title"/>
    <w:basedOn w:val="Normal"/>
    <w:next w:val="Normal"/>
    <w:uiPriority w:val="99"/>
    <w:rsid w:val="00DA5EE8"/>
    <w:pPr>
      <w:keepLines/>
      <w:tabs>
        <w:tab w:val="left" w:pos="794"/>
        <w:tab w:val="left" w:pos="1191"/>
        <w:tab w:val="left" w:pos="1588"/>
        <w:tab w:val="left" w:pos="1985"/>
      </w:tabs>
      <w:spacing w:before="120" w:after="480" w:line="240" w:lineRule="auto"/>
      <w:jc w:val="center"/>
    </w:pPr>
    <w:rPr>
      <w:rFonts w:eastAsia="SimSun" w:cs="Times New Roman"/>
      <w:b/>
      <w:sz w:val="24"/>
      <w:szCs w:val="20"/>
      <w:lang w:val="en-GB"/>
    </w:rPr>
  </w:style>
  <w:style w:type="paragraph" w:customStyle="1" w:styleId="RecCCITT">
    <w:name w:val="Rec_CCITT_#"/>
    <w:basedOn w:val="Normal"/>
    <w:uiPriority w:val="99"/>
    <w:rsid w:val="00DA5EE8"/>
    <w:pPr>
      <w:keepNext/>
      <w:keepLines/>
      <w:spacing w:after="180" w:line="240" w:lineRule="auto"/>
    </w:pPr>
    <w:rPr>
      <w:rFonts w:eastAsia="SimSun" w:cs="Times New Roman"/>
      <w:b/>
      <w:szCs w:val="20"/>
      <w:lang w:val="en-GB"/>
    </w:rPr>
  </w:style>
  <w:style w:type="paragraph" w:customStyle="1" w:styleId="enumlev2">
    <w:name w:val="enumlev2"/>
    <w:basedOn w:val="Normal"/>
    <w:uiPriority w:val="99"/>
    <w:rsid w:val="00DA5EE8"/>
    <w:pPr>
      <w:tabs>
        <w:tab w:val="left" w:pos="794"/>
        <w:tab w:val="left" w:pos="1191"/>
        <w:tab w:val="left" w:pos="1588"/>
        <w:tab w:val="left" w:pos="1985"/>
      </w:tabs>
      <w:spacing w:before="86" w:after="180" w:line="240" w:lineRule="auto"/>
      <w:ind w:left="1588" w:hanging="397"/>
      <w:jc w:val="both"/>
    </w:pPr>
    <w:rPr>
      <w:rFonts w:eastAsia="SimSun" w:cs="Times New Roman"/>
      <w:szCs w:val="20"/>
    </w:rPr>
  </w:style>
  <w:style w:type="paragraph" w:customStyle="1" w:styleId="CouvRecTitle">
    <w:name w:val="Couv Rec Title"/>
    <w:basedOn w:val="Normal"/>
    <w:uiPriority w:val="99"/>
    <w:rsid w:val="00DA5EE8"/>
    <w:pPr>
      <w:keepNext/>
      <w:keepLines/>
      <w:spacing w:before="240" w:after="180" w:line="240" w:lineRule="auto"/>
      <w:ind w:left="1418"/>
    </w:pPr>
    <w:rPr>
      <w:rFonts w:ascii="Arial" w:eastAsia="SimSun" w:hAnsi="Arial" w:cs="Times New Roman"/>
      <w:b/>
      <w:sz w:val="36"/>
      <w:szCs w:val="20"/>
    </w:rPr>
  </w:style>
  <w:style w:type="paragraph" w:customStyle="1" w:styleId="TAJ">
    <w:name w:val="TAJ"/>
    <w:basedOn w:val="TH"/>
    <w:uiPriority w:val="99"/>
    <w:rsid w:val="00DA5EE8"/>
  </w:style>
  <w:style w:type="character" w:customStyle="1" w:styleId="GuidanceChar">
    <w:name w:val="Guidance Char"/>
    <w:link w:val="Guidance"/>
    <w:locked/>
    <w:rsid w:val="00DA5EE8"/>
    <w:rPr>
      <w:i/>
      <w:color w:val="0000FF"/>
      <w:lang w:val="x-none"/>
    </w:rPr>
  </w:style>
  <w:style w:type="paragraph" w:customStyle="1" w:styleId="Guidance">
    <w:name w:val="Guidance"/>
    <w:basedOn w:val="Normal"/>
    <w:link w:val="GuidanceChar"/>
    <w:rsid w:val="00DA5EE8"/>
    <w:pPr>
      <w:spacing w:after="180" w:line="240" w:lineRule="auto"/>
    </w:pPr>
    <w:rPr>
      <w:rFonts w:asciiTheme="minorHAnsi" w:hAnsiTheme="minorHAnsi"/>
      <w:i/>
      <w:color w:val="0000FF"/>
      <w:sz w:val="22"/>
      <w:lang w:val="x-none"/>
    </w:rPr>
  </w:style>
  <w:style w:type="paragraph" w:customStyle="1" w:styleId="21">
    <w:name w:val="中等深浅网格 21"/>
    <w:uiPriority w:val="1"/>
    <w:qFormat/>
    <w:rsid w:val="00DA5EE8"/>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DA5EE8"/>
    <w:pPr>
      <w:keepNext/>
      <w:keepLines/>
      <w:overflowPunct w:val="0"/>
      <w:autoSpaceDE w:val="0"/>
      <w:autoSpaceDN w:val="0"/>
      <w:adjustRightInd w:val="0"/>
      <w:spacing w:before="120" w:after="180" w:line="240" w:lineRule="auto"/>
      <w:ind w:left="1134" w:hanging="1134"/>
      <w:outlineLvl w:val="2"/>
    </w:pPr>
    <w:rPr>
      <w:rFonts w:ascii="Arial" w:eastAsia="SimSun" w:hAnsi="Arial" w:cs="Times New Roman"/>
      <w:sz w:val="28"/>
      <w:szCs w:val="20"/>
      <w:lang w:val="en-GB" w:eastAsia="es-ES"/>
    </w:rPr>
  </w:style>
  <w:style w:type="character" w:customStyle="1" w:styleId="CRCoverPageChar">
    <w:name w:val="CR Cover Page Char"/>
    <w:link w:val="CRCoverPage"/>
    <w:locked/>
    <w:rsid w:val="00DA5EE8"/>
    <w:rPr>
      <w:rFonts w:ascii="Arial" w:hAnsi="Arial" w:cs="Arial"/>
      <w:lang w:val="en-GB"/>
    </w:rPr>
  </w:style>
  <w:style w:type="paragraph" w:customStyle="1" w:styleId="CRCoverPage">
    <w:name w:val="CR Cover Page"/>
    <w:link w:val="CRCoverPageChar"/>
    <w:rsid w:val="00DA5EE8"/>
    <w:pPr>
      <w:spacing w:after="120" w:line="240" w:lineRule="auto"/>
    </w:pPr>
    <w:rPr>
      <w:rFonts w:ascii="Arial" w:hAnsi="Arial" w:cs="Arial"/>
      <w:lang w:val="en-GB"/>
    </w:rPr>
  </w:style>
  <w:style w:type="character" w:customStyle="1" w:styleId="3GPPNormalTextChar">
    <w:name w:val="3GPP Normal Text Char"/>
    <w:link w:val="3GPPNormalText"/>
    <w:locked/>
    <w:rsid w:val="00DA5EE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DA5EE8"/>
    <w:pPr>
      <w:spacing w:after="120"/>
      <w:ind w:left="1440" w:hanging="1440"/>
      <w:jc w:val="both"/>
    </w:pPr>
    <w:rPr>
      <w:rFonts w:ascii="MS Mincho" w:eastAsia="MS Mincho" w:hAnsi="MS Mincho"/>
      <w:szCs w:val="24"/>
      <w:lang w:val="x-none" w:eastAsia="x-none"/>
    </w:rPr>
  </w:style>
  <w:style w:type="character" w:customStyle="1" w:styleId="Char">
    <w:name w:val="样式 页眉 Char"/>
    <w:link w:val="a"/>
    <w:locked/>
    <w:rsid w:val="00DA5EE8"/>
    <w:rPr>
      <w:rFonts w:ascii="Arial" w:eastAsia="Arial" w:hAnsi="Arial" w:cs="Arial"/>
      <w:b/>
      <w:bCs/>
      <w:noProof/>
      <w:lang w:val="en-GB"/>
    </w:rPr>
  </w:style>
  <w:style w:type="paragraph" w:customStyle="1" w:styleId="a">
    <w:name w:val="样式 页眉"/>
    <w:basedOn w:val="Header"/>
    <w:link w:val="Char"/>
    <w:rsid w:val="00DA5EE8"/>
    <w:pPr>
      <w:widowControl w:val="0"/>
      <w:tabs>
        <w:tab w:val="clear" w:pos="4513"/>
        <w:tab w:val="clear" w:pos="9026"/>
      </w:tabs>
      <w:overflowPunct w:val="0"/>
      <w:autoSpaceDE w:val="0"/>
      <w:autoSpaceDN w:val="0"/>
      <w:adjustRightInd w:val="0"/>
    </w:pPr>
    <w:rPr>
      <w:rFonts w:ascii="Arial" w:eastAsia="Arial" w:hAnsi="Arial" w:cs="Arial"/>
      <w:b/>
      <w:bCs/>
      <w:noProof/>
      <w:sz w:val="22"/>
      <w:lang w:val="en-GB"/>
    </w:rPr>
  </w:style>
  <w:style w:type="paragraph" w:customStyle="1" w:styleId="MediumGrid21">
    <w:name w:val="Medium Grid 21"/>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DA5EE8"/>
    <w:pPr>
      <w:widowControl w:val="0"/>
      <w:overflowPunct w:val="0"/>
      <w:autoSpaceDE w:val="0"/>
      <w:autoSpaceDN w:val="0"/>
      <w:adjustRightInd w:val="0"/>
      <w:spacing w:after="120" w:line="240" w:lineRule="atLeast"/>
      <w:ind w:left="1260" w:hanging="551"/>
    </w:pPr>
    <w:rPr>
      <w:rFonts w:ascii="Arial" w:eastAsia="Yu Mincho" w:hAnsi="Arial" w:cs="Times New Roman"/>
      <w:b/>
      <w:sz w:val="22"/>
      <w:szCs w:val="20"/>
      <w:lang w:val="en-GB"/>
    </w:rPr>
  </w:style>
  <w:style w:type="paragraph" w:customStyle="1" w:styleId="HE">
    <w:name w:val="HE"/>
    <w:basedOn w:val="Normal"/>
    <w:uiPriority w:val="99"/>
    <w:rsid w:val="00DA5EE8"/>
    <w:pPr>
      <w:overflowPunct w:val="0"/>
      <w:autoSpaceDE w:val="0"/>
      <w:autoSpaceDN w:val="0"/>
      <w:adjustRightInd w:val="0"/>
      <w:spacing w:after="180" w:line="240" w:lineRule="auto"/>
    </w:pPr>
    <w:rPr>
      <w:rFonts w:ascii="Arial" w:eastAsia="Yu Mincho" w:hAnsi="Arial" w:cs="Times New Roman"/>
      <w:b/>
      <w:szCs w:val="20"/>
      <w:lang w:val="en-GB"/>
    </w:rPr>
  </w:style>
  <w:style w:type="paragraph" w:customStyle="1" w:styleId="tah">
    <w:name w:val="tah"/>
    <w:basedOn w:val="Normal"/>
    <w:uiPriority w:val="99"/>
    <w:rsid w:val="00DA5EE8"/>
    <w:pPr>
      <w:spacing w:before="100" w:beforeAutospacing="1" w:after="100" w:afterAutospacing="1" w:line="240" w:lineRule="auto"/>
    </w:pPr>
    <w:rPr>
      <w:rFonts w:eastAsia="Calibri" w:cs="Times New Roman"/>
      <w:sz w:val="24"/>
      <w:szCs w:val="24"/>
    </w:rPr>
  </w:style>
  <w:style w:type="paragraph" w:customStyle="1" w:styleId="tal0">
    <w:name w:val="tal"/>
    <w:basedOn w:val="Normal"/>
    <w:uiPriority w:val="99"/>
    <w:rsid w:val="00DA5EE8"/>
    <w:pPr>
      <w:spacing w:before="100" w:beforeAutospacing="1" w:after="100" w:afterAutospacing="1" w:line="240" w:lineRule="auto"/>
    </w:pPr>
    <w:rPr>
      <w:rFonts w:eastAsia="Calibri" w:cs="Times New Roman"/>
      <w:sz w:val="24"/>
      <w:szCs w:val="24"/>
    </w:rPr>
  </w:style>
  <w:style w:type="character" w:customStyle="1" w:styleId="TOC5Char">
    <w:name w:val="TOC 5 Char"/>
    <w:aliases w:val="Proposal Char"/>
    <w:basedOn w:val="DefaultParagraphFont"/>
    <w:link w:val="TOC5"/>
    <w:uiPriority w:val="99"/>
    <w:locked/>
    <w:rsid w:val="00DA5EE8"/>
    <w:rPr>
      <w:rFonts w:ascii="Times New Roman" w:hAnsi="Times New Roman"/>
      <w:b/>
      <w:sz w:val="20"/>
    </w:rPr>
  </w:style>
  <w:style w:type="character" w:customStyle="1" w:styleId="TOC4Char">
    <w:name w:val="TOC 4 Char"/>
    <w:aliases w:val="Observation Char"/>
    <w:basedOn w:val="DefaultParagraphFont"/>
    <w:link w:val="TOC4"/>
    <w:uiPriority w:val="99"/>
    <w:locked/>
    <w:rsid w:val="00DA5EE8"/>
    <w:rPr>
      <w:rFonts w:ascii="Times New Roman" w:hAnsi="Times New Roman"/>
      <w:sz w:val="20"/>
    </w:rPr>
  </w:style>
  <w:style w:type="character" w:styleId="FootnoteReference">
    <w:name w:val="footnote reference"/>
    <w:semiHidden/>
    <w:unhideWhenUsed/>
    <w:rsid w:val="00DA5EE8"/>
    <w:rPr>
      <w:b/>
      <w:bCs w:val="0"/>
      <w:position w:val="6"/>
      <w:sz w:val="16"/>
    </w:rPr>
  </w:style>
  <w:style w:type="character" w:styleId="EndnoteReference">
    <w:name w:val="endnote reference"/>
    <w:semiHidden/>
    <w:unhideWhenUsed/>
    <w:rsid w:val="00DA5EE8"/>
    <w:rPr>
      <w:vertAlign w:val="superscript"/>
    </w:rPr>
  </w:style>
  <w:style w:type="character" w:styleId="SubtleReference">
    <w:name w:val="Subtle Reference"/>
    <w:uiPriority w:val="31"/>
    <w:qFormat/>
    <w:rsid w:val="00DA5EE8"/>
    <w:rPr>
      <w:smallCaps/>
      <w:color w:val="C0504D"/>
      <w:u w:val="single"/>
    </w:rPr>
  </w:style>
  <w:style w:type="character" w:customStyle="1" w:styleId="ZGSM">
    <w:name w:val="ZGSM"/>
    <w:rsid w:val="00DA5EE8"/>
  </w:style>
  <w:style w:type="paragraph" w:customStyle="1" w:styleId="TAH0">
    <w:name w:val="TAH"/>
    <w:basedOn w:val="TAC"/>
    <w:link w:val="TAHCar"/>
    <w:qFormat/>
    <w:rsid w:val="00DA5EE8"/>
    <w:rPr>
      <w:b/>
    </w:rPr>
  </w:style>
  <w:style w:type="character" w:customStyle="1" w:styleId="TAHCar">
    <w:name w:val="TAH Car"/>
    <w:link w:val="TAH0"/>
    <w:qFormat/>
    <w:locked/>
    <w:rsid w:val="00DA5EE8"/>
    <w:rPr>
      <w:rFonts w:ascii="Arial" w:hAnsi="Arial" w:cs="Arial"/>
      <w:b/>
      <w:sz w:val="18"/>
      <w:lang w:val="x-none"/>
    </w:rPr>
  </w:style>
  <w:style w:type="character" w:customStyle="1" w:styleId="Char0">
    <w:name w:val="批注主题 Char"/>
    <w:basedOn w:val="CommentTextChar"/>
    <w:rsid w:val="00DA5EE8"/>
    <w:rPr>
      <w:rFonts w:ascii="Times New Roman" w:eastAsia="SimSun" w:hAnsi="Times New Roman" w:cs="Times New Roman"/>
      <w:sz w:val="20"/>
      <w:szCs w:val="20"/>
      <w:lang w:val="en-GB" w:eastAsia="en-US"/>
    </w:rPr>
  </w:style>
  <w:style w:type="character" w:customStyle="1" w:styleId="TALCar">
    <w:name w:val="TAL Car"/>
    <w:qFormat/>
    <w:locked/>
    <w:rsid w:val="00DA5EE8"/>
    <w:rPr>
      <w:rFonts w:ascii="Arial" w:hAnsi="Arial" w:cs="Arial" w:hint="default"/>
      <w:sz w:val="18"/>
      <w:szCs w:val="18"/>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EE8"/>
    <w:rPr>
      <w:rFonts w:ascii="Times New Roman" w:eastAsia="Times New Roman" w:hAnsi="Times New Roman" w:cs="Times New Roman" w:hint="default"/>
      <w:b/>
      <w:bCs w:val="0"/>
      <w:lang w:val="en-GB" w:eastAsia="en-US"/>
    </w:rPr>
  </w:style>
  <w:style w:type="character" w:customStyle="1" w:styleId="UnresolvedMention1">
    <w:name w:val="Unresolved Mention1"/>
    <w:uiPriority w:val="99"/>
    <w:semiHidden/>
    <w:rsid w:val="00DA5EE8"/>
    <w:rPr>
      <w:color w:val="808080"/>
      <w:shd w:val="clear" w:color="auto" w:fill="E6E6E6"/>
    </w:rPr>
  </w:style>
  <w:style w:type="character" w:customStyle="1" w:styleId="texhtml">
    <w:name w:val="texhtml"/>
    <w:basedOn w:val="DefaultParagraphFont"/>
    <w:rsid w:val="00DA5EE8"/>
  </w:style>
  <w:style w:type="character" w:customStyle="1" w:styleId="apple-converted-space">
    <w:name w:val="apple-converted-space"/>
    <w:basedOn w:val="DefaultParagraphFont"/>
    <w:rsid w:val="00DA5EE8"/>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uiPriority w:val="99"/>
    <w:semiHidden/>
    <w:rsid w:val="00DA5EE8"/>
    <w:rPr>
      <w:rFonts w:ascii="Arial" w:eastAsia="SimSun" w:hAnsi="Arial" w:cs="Times New Roman"/>
      <w:b/>
      <w:noProof/>
      <w:sz w:val="18"/>
      <w:szCs w:val="20"/>
      <w:lang w:val="en-GB" w:eastAsia="sv-SE"/>
    </w:rPr>
  </w:style>
  <w:style w:type="paragraph" w:customStyle="1" w:styleId="NF">
    <w:name w:val="NF"/>
    <w:basedOn w:val="NO"/>
    <w:rsid w:val="00DA5EE8"/>
    <w:pPr>
      <w:keepNext/>
      <w:spacing w:after="0"/>
    </w:pPr>
    <w:rPr>
      <w:rFonts w:ascii="Arial" w:hAnsi="Arial"/>
      <w:sz w:val="18"/>
    </w:rPr>
  </w:style>
  <w:style w:type="paragraph" w:customStyle="1" w:styleId="TAR">
    <w:name w:val="TAR"/>
    <w:basedOn w:val="TAL"/>
    <w:rsid w:val="00DA5EE8"/>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https://nokia.sharepoint.com/sites/c5g/5gradio/_layouts/15/DocIdRedir.aspx?ID=5AIRPNAIUNRU-1328258698-24759</Url>
      <Description>5AIRPNAIUNRU-1328258698-24759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18</TotalTime>
  <Pages>13</Pages>
  <Words>2751</Words>
  <Characters>14664</Characters>
  <Application>Microsoft Office Word</Application>
  <DocSecurity>0</DocSecurity>
  <Lines>293</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5</cp:revision>
  <dcterms:created xsi:type="dcterms:W3CDTF">2023-08-11T20:50:00Z</dcterms:created>
  <dcterms:modified xsi:type="dcterms:W3CDTF">2023-08-11T21:18:00Z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585fb491-18aa-4c1d-8fb4-03d5342bd905</vt:lpwstr>
  </property>
  <property fmtid="{D5CDD505-2E9C-101B-9397-08002B2CF9AE}" pid="11" name="MediaServiceImageTags">
    <vt:lpwstr/>
  </property>
</Properties>
</file>